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819" w:rsidRDefault="00E10819" w:rsidP="00B64426">
      <w:pPr>
        <w:pStyle w:val="DiscussionHeading"/>
      </w:pPr>
      <w:r>
        <w:t>Prerequisites</w:t>
      </w:r>
    </w:p>
    <w:p w:rsidR="00E10819" w:rsidRDefault="00B10948" w:rsidP="005D0C3E">
      <w:pPr>
        <w:pStyle w:val="BodyText"/>
        <w:pBdr>
          <w:bottom w:val="single" w:sz="4" w:space="1" w:color="auto"/>
        </w:pBdr>
      </w:pPr>
      <w:r>
        <w:t>This course assumes the student</w:t>
      </w:r>
      <w:r w:rsidR="00E10819">
        <w:t xml:space="preserve"> to have</w:t>
      </w:r>
      <w:r w:rsidR="000B47A4" w:rsidRPr="000B47A4">
        <w:t xml:space="preserve"> </w:t>
      </w:r>
      <w:r w:rsidR="00C464F4">
        <w:fldChar w:fldCharType="begin"/>
      </w:r>
      <w:r w:rsidR="000B47A4">
        <w:instrText>macrobutton nomacro  completed the preceeding Levels, or have equivalent knowledge.</w:instrText>
      </w:r>
      <w:r w:rsidR="00C464F4">
        <w:fldChar w:fldCharType="end"/>
      </w:r>
    </w:p>
    <w:p w:rsidR="00AE4C59" w:rsidRPr="00AE4C59" w:rsidRDefault="00AE4C59" w:rsidP="00CB4819">
      <w:pPr>
        <w:pStyle w:val="DiscussionHeading"/>
      </w:pPr>
      <w:r w:rsidRPr="00AE4C59">
        <w:t>Chapter 1 - Views and Master</w:t>
      </w:r>
      <w:bookmarkStart w:id="0" w:name="_GoBack"/>
      <w:bookmarkEnd w:id="0"/>
      <w:r w:rsidRPr="00AE4C59">
        <w:t xml:space="preserve"> Documents</w:t>
      </w:r>
    </w:p>
    <w:p w:rsidR="00AE4C59" w:rsidRPr="00AE4C59" w:rsidRDefault="00AE4C59" w:rsidP="00CB4819">
      <w:r w:rsidRPr="00AE4C59">
        <w:t>Course Prerequisite</w:t>
      </w:r>
    </w:p>
    <w:p w:rsidR="00AE4C59" w:rsidRPr="00AE4C59" w:rsidRDefault="00AE4C59" w:rsidP="00CB4819">
      <w:r w:rsidRPr="00AE4C59">
        <w:t>Draft View vs Print Layout</w:t>
      </w:r>
    </w:p>
    <w:p w:rsidR="00AE4C59" w:rsidRPr="00AE4C59" w:rsidRDefault="00AE4C59" w:rsidP="00CB4819">
      <w:r w:rsidRPr="00AE4C59">
        <w:t>Outline View</w:t>
      </w:r>
    </w:p>
    <w:p w:rsidR="00AE4C59" w:rsidRPr="00AE4C59" w:rsidRDefault="00AE4C59" w:rsidP="00CB4819">
      <w:r w:rsidRPr="00AE4C59">
        <w:t>Promoting and Demoting Text</w:t>
      </w:r>
    </w:p>
    <w:p w:rsidR="00AE4C59" w:rsidRPr="00AE4C59" w:rsidRDefault="00AE4C59" w:rsidP="00CB4819">
      <w:r w:rsidRPr="00AE4C59">
        <w:t>Demote to Body Text</w:t>
      </w:r>
    </w:p>
    <w:p w:rsidR="00AE4C59" w:rsidRPr="00AE4C59" w:rsidRDefault="00AE4C59" w:rsidP="00CB4819">
      <w:r w:rsidRPr="00AE4C59">
        <w:t>Collapsing Text</w:t>
      </w:r>
    </w:p>
    <w:p w:rsidR="00AE4C59" w:rsidRPr="00AE4C59" w:rsidRDefault="00AE4C59" w:rsidP="00CB4819">
      <w:r w:rsidRPr="00AE4C59">
        <w:t>Moving Text</w:t>
      </w:r>
    </w:p>
    <w:p w:rsidR="00AE4C59" w:rsidRPr="00AE4C59" w:rsidRDefault="00AE4C59" w:rsidP="00CB4819">
      <w:r w:rsidRPr="00AE4C59">
        <w:t>Master Documents</w:t>
      </w:r>
    </w:p>
    <w:p w:rsidR="00AE4C59" w:rsidRPr="00AE4C59" w:rsidRDefault="00AE4C59" w:rsidP="00CB4819">
      <w:r w:rsidRPr="00AE4C59">
        <w:t>Expanding Subdocuments</w:t>
      </w:r>
    </w:p>
    <w:p w:rsidR="00AE4C59" w:rsidRPr="00AE4C59" w:rsidRDefault="00AE4C59" w:rsidP="00CB4819">
      <w:pPr>
        <w:pStyle w:val="DiscussionHeading"/>
      </w:pPr>
      <w:r w:rsidRPr="00AE4C59">
        <w:t>Chapter 2 - Section Breaks</w:t>
      </w:r>
    </w:p>
    <w:p w:rsidR="00AE4C59" w:rsidRPr="00AE4C59" w:rsidRDefault="00AE4C59" w:rsidP="00CB4819">
      <w:r w:rsidRPr="00AE4C59">
        <w:t>Odd Page Section Break</w:t>
      </w:r>
    </w:p>
    <w:p w:rsidR="00AE4C59" w:rsidRPr="00AE4C59" w:rsidRDefault="00AE4C59" w:rsidP="00CB4819">
      <w:r w:rsidRPr="00AE4C59">
        <w:t>View and Delete the Section Break</w:t>
      </w:r>
    </w:p>
    <w:p w:rsidR="00AE4C59" w:rsidRPr="00AE4C59" w:rsidRDefault="00AE4C59" w:rsidP="00CB4819">
      <w:r w:rsidRPr="00AE4C59">
        <w:t>Even Page Section Break</w:t>
      </w:r>
    </w:p>
    <w:p w:rsidR="00AE4C59" w:rsidRPr="00AE4C59" w:rsidRDefault="00AE4C59" w:rsidP="00CB4819">
      <w:r w:rsidRPr="00AE4C59">
        <w:t>Next Page Section Break</w:t>
      </w:r>
    </w:p>
    <w:p w:rsidR="00AE4C59" w:rsidRPr="00AE4C59" w:rsidRDefault="00AE4C59" w:rsidP="00CB4819">
      <w:r w:rsidRPr="00AE4C59">
        <w:t>Format a Section</w:t>
      </w:r>
    </w:p>
    <w:p w:rsidR="00AE4C59" w:rsidRPr="00AE4C59" w:rsidRDefault="00AE4C59" w:rsidP="00CB4819">
      <w:r w:rsidRPr="00AE4C59">
        <w:t>Change a Section Break</w:t>
      </w:r>
    </w:p>
    <w:p w:rsidR="00AE4C59" w:rsidRPr="00AE4C59" w:rsidRDefault="00AE4C59" w:rsidP="00CB4819">
      <w:r w:rsidRPr="00AE4C59">
        <w:t>Continuous Section Breaks</w:t>
      </w:r>
    </w:p>
    <w:p w:rsidR="00AE4C59" w:rsidRPr="00AE4C59" w:rsidRDefault="00AE4C59" w:rsidP="00CB4819">
      <w:pPr>
        <w:pStyle w:val="DiscussionHeading"/>
      </w:pPr>
      <w:r w:rsidRPr="00AE4C59">
        <w:t>Chapter 3 - Columns</w:t>
      </w:r>
    </w:p>
    <w:p w:rsidR="00AE4C59" w:rsidRPr="00AE4C59" w:rsidRDefault="00AE4C59" w:rsidP="00CB4819">
      <w:r w:rsidRPr="00AE4C59">
        <w:t>Apply Columns</w:t>
      </w:r>
    </w:p>
    <w:p w:rsidR="00AE4C59" w:rsidRPr="00AE4C59" w:rsidRDefault="00AE4C59" w:rsidP="00CB4819">
      <w:r w:rsidRPr="00AE4C59">
        <w:t xml:space="preserve">Add a Line </w:t>
      </w:r>
      <w:proofErr w:type="gramStart"/>
      <w:r w:rsidRPr="00AE4C59">
        <w:t>Between</w:t>
      </w:r>
      <w:proofErr w:type="gramEnd"/>
      <w:r w:rsidRPr="00AE4C59">
        <w:t xml:space="preserve"> Columns</w:t>
      </w:r>
    </w:p>
    <w:p w:rsidR="00AE4C59" w:rsidRPr="00AE4C59" w:rsidRDefault="00AE4C59" w:rsidP="00CB4819">
      <w:r w:rsidRPr="00AE4C59">
        <w:t>Adjust the Column Width</w:t>
      </w:r>
    </w:p>
    <w:p w:rsidR="00AE4C59" w:rsidRPr="00AE4C59" w:rsidRDefault="00AE4C59" w:rsidP="00CB4819">
      <w:r w:rsidRPr="00AE4C59">
        <w:t>Insert a Column Break</w:t>
      </w:r>
    </w:p>
    <w:p w:rsidR="00AE4C59" w:rsidRPr="00AE4C59" w:rsidRDefault="00AE4C59" w:rsidP="00CB4819">
      <w:r w:rsidRPr="00AE4C59">
        <w:t>Balance the Columns</w:t>
      </w:r>
    </w:p>
    <w:p w:rsidR="00AE4C59" w:rsidRPr="00AE4C59" w:rsidRDefault="00AE4C59" w:rsidP="00CB4819">
      <w:pPr>
        <w:pStyle w:val="DiscussionHeading"/>
      </w:pPr>
      <w:r w:rsidRPr="00AE4C59">
        <w:t>Chapter 4 - Headers and Footers</w:t>
      </w:r>
    </w:p>
    <w:p w:rsidR="00AE4C59" w:rsidRPr="00AE4C59" w:rsidRDefault="00AE4C59" w:rsidP="00CB4819">
      <w:r w:rsidRPr="00AE4C59">
        <w:t>Insert a Header</w:t>
      </w:r>
    </w:p>
    <w:p w:rsidR="00AE4C59" w:rsidRPr="00AE4C59" w:rsidRDefault="00AE4C59" w:rsidP="00CB4819">
      <w:r w:rsidRPr="00AE4C59">
        <w:t>The Filename and Path</w:t>
      </w:r>
    </w:p>
    <w:p w:rsidR="00AE4C59" w:rsidRPr="00AE4C59" w:rsidRDefault="00AE4C59" w:rsidP="00CB4819">
      <w:r w:rsidRPr="00AE4C59">
        <w:t>Add Page Numbers</w:t>
      </w:r>
    </w:p>
    <w:p w:rsidR="00AE4C59" w:rsidRPr="00AE4C59" w:rsidRDefault="00AE4C59" w:rsidP="00CB4819">
      <w:r w:rsidRPr="00AE4C59">
        <w:t>Format Page Numbers</w:t>
      </w:r>
    </w:p>
    <w:p w:rsidR="00AE4C59" w:rsidRPr="00AE4C59" w:rsidRDefault="00AE4C59" w:rsidP="00CB4819">
      <w:r w:rsidRPr="00AE4C59">
        <w:t>Different First Page Headers/Footers</w:t>
      </w:r>
    </w:p>
    <w:p w:rsidR="00AE4C59" w:rsidRPr="00AE4C59" w:rsidRDefault="00AE4C59" w:rsidP="00CB4819">
      <w:r w:rsidRPr="00AE4C59">
        <w:t>Different Odd and Even Headers/Footers</w:t>
      </w:r>
    </w:p>
    <w:p w:rsidR="00AE4C59" w:rsidRPr="00AE4C59" w:rsidRDefault="00AE4C59" w:rsidP="00CB4819">
      <w:r w:rsidRPr="00AE4C59">
        <w:t>Different Headers/Footers for Sections</w:t>
      </w:r>
    </w:p>
    <w:p w:rsidR="00AE4C59" w:rsidRPr="00AE4C59" w:rsidRDefault="00AE4C59" w:rsidP="00CB4819">
      <w:r w:rsidRPr="00AE4C59">
        <w:t>Link to Previous</w:t>
      </w:r>
    </w:p>
    <w:p w:rsidR="00AE4C59" w:rsidRPr="00AE4C59" w:rsidRDefault="00AE4C59" w:rsidP="00CB4819">
      <w:pPr>
        <w:pStyle w:val="DiscussionHeading"/>
      </w:pPr>
      <w:r w:rsidRPr="00AE4C59">
        <w:t>Chapter 5 - Bookmarks and Cross Referencing</w:t>
      </w:r>
    </w:p>
    <w:p w:rsidR="00AE4C59" w:rsidRPr="00AE4C59" w:rsidRDefault="00AE4C59" w:rsidP="00CB4819">
      <w:r w:rsidRPr="00AE4C59">
        <w:t>Location Bookmarks</w:t>
      </w:r>
    </w:p>
    <w:p w:rsidR="00AE4C59" w:rsidRPr="00AE4C59" w:rsidRDefault="00AE4C59" w:rsidP="00CB4819">
      <w:r w:rsidRPr="00AE4C59">
        <w:lastRenderedPageBreak/>
        <w:t>Navigate using Bookmarks</w:t>
      </w:r>
    </w:p>
    <w:p w:rsidR="00AE4C59" w:rsidRPr="00AE4C59" w:rsidRDefault="00AE4C59" w:rsidP="00CB4819">
      <w:r w:rsidRPr="00AE4C59">
        <w:t>Item Bookmarks</w:t>
      </w:r>
    </w:p>
    <w:p w:rsidR="00AE4C59" w:rsidRPr="00AE4C59" w:rsidRDefault="00AE4C59" w:rsidP="00CB4819">
      <w:r w:rsidRPr="00AE4C59">
        <w:t>Cross referencing using the REF field</w:t>
      </w:r>
    </w:p>
    <w:p w:rsidR="00AE4C59" w:rsidRPr="00AE4C59" w:rsidRDefault="00AE4C59" w:rsidP="00CB4819">
      <w:r w:rsidRPr="00AE4C59">
        <w:t>PAGEREF fields</w:t>
      </w:r>
    </w:p>
    <w:p w:rsidR="00AE4C59" w:rsidRPr="00AE4C59" w:rsidRDefault="00AE4C59" w:rsidP="00CB4819">
      <w:r w:rsidRPr="00AE4C59">
        <w:t>ASK fields</w:t>
      </w:r>
    </w:p>
    <w:p w:rsidR="00AE4C59" w:rsidRPr="00AE4C59" w:rsidRDefault="00AE4C59" w:rsidP="00CB4819">
      <w:r w:rsidRPr="00AE4C59">
        <w:t>REF the ASK field</w:t>
      </w:r>
    </w:p>
    <w:p w:rsidR="00AE4C59" w:rsidRPr="00AE4C59" w:rsidRDefault="00AE4C59" w:rsidP="00CB4819">
      <w:pPr>
        <w:pStyle w:val="DiscussionHeading"/>
      </w:pPr>
      <w:r w:rsidRPr="00AE4C59">
        <w:t>Chapter 6 - Templates and Forms</w:t>
      </w:r>
    </w:p>
    <w:p w:rsidR="00AE4C59" w:rsidRPr="00AE4C59" w:rsidRDefault="00AE4C59" w:rsidP="00CB4819">
      <w:r w:rsidRPr="00AE4C59">
        <w:t>Installed Templates</w:t>
      </w:r>
    </w:p>
    <w:p w:rsidR="00AE4C59" w:rsidRPr="00AE4C59" w:rsidRDefault="00AE4C59" w:rsidP="00CB4819">
      <w:r w:rsidRPr="00AE4C59">
        <w:t>Save a file as a Template</w:t>
      </w:r>
    </w:p>
    <w:p w:rsidR="00AE4C59" w:rsidRPr="00AE4C59" w:rsidRDefault="00AE4C59" w:rsidP="00CB4819">
      <w:r w:rsidRPr="00AE4C59">
        <w:t>Add Content Controls</w:t>
      </w:r>
    </w:p>
    <w:p w:rsidR="00AE4C59" w:rsidRPr="00AE4C59" w:rsidRDefault="00AE4C59" w:rsidP="00CB4819">
      <w:r w:rsidRPr="00AE4C59">
        <w:t>Modify a Text Box control</w:t>
      </w:r>
    </w:p>
    <w:p w:rsidR="00AE4C59" w:rsidRPr="00AE4C59" w:rsidRDefault="00AE4C59" w:rsidP="00CB4819">
      <w:r w:rsidRPr="00AE4C59">
        <w:t>Modify a Combo Box control</w:t>
      </w:r>
    </w:p>
    <w:p w:rsidR="00AE4C59" w:rsidRPr="00AE4C59" w:rsidRDefault="00AE4C59" w:rsidP="00CB4819">
      <w:r w:rsidRPr="00AE4C59">
        <w:t>Modify a Date Picker control</w:t>
      </w:r>
    </w:p>
    <w:p w:rsidR="00AE4C59" w:rsidRPr="00AE4C59" w:rsidRDefault="00AE4C59" w:rsidP="00CB4819">
      <w:r w:rsidRPr="00AE4C59">
        <w:t>Change the Workgroup Templates location</w:t>
      </w:r>
    </w:p>
    <w:p w:rsidR="00AE4C59" w:rsidRPr="00AE4C59" w:rsidRDefault="00AE4C59" w:rsidP="00CB4819">
      <w:r w:rsidRPr="00AE4C59">
        <w:t>Use a Custom Template</w:t>
      </w:r>
    </w:p>
    <w:p w:rsidR="00AE4C59" w:rsidRPr="00AE4C59" w:rsidRDefault="00AE4C59" w:rsidP="00CB4819">
      <w:r w:rsidRPr="00AE4C59">
        <w:t>Modify a Template</w:t>
      </w:r>
    </w:p>
    <w:p w:rsidR="00AE4C59" w:rsidRPr="00AE4C59" w:rsidRDefault="00AE4C59" w:rsidP="00CB4819">
      <w:pPr>
        <w:pStyle w:val="DiscussionHeading"/>
      </w:pPr>
      <w:r w:rsidRPr="00AE4C59">
        <w:t>Chapter 7 - Mail Merge</w:t>
      </w:r>
    </w:p>
    <w:p w:rsidR="00AE4C59" w:rsidRPr="00AE4C59" w:rsidRDefault="00AE4C59" w:rsidP="00CB4819">
      <w:r w:rsidRPr="00AE4C59">
        <w:t>What is Mail Merge?</w:t>
      </w:r>
    </w:p>
    <w:p w:rsidR="00AE4C59" w:rsidRPr="00AE4C59" w:rsidRDefault="00AE4C59" w:rsidP="00CB4819">
      <w:r w:rsidRPr="00AE4C59">
        <w:t>Start the Mail Merge</w:t>
      </w:r>
    </w:p>
    <w:p w:rsidR="00AE4C59" w:rsidRPr="00AE4C59" w:rsidRDefault="00AE4C59" w:rsidP="00CB4819">
      <w:r w:rsidRPr="00AE4C59">
        <w:t>Create a New List</w:t>
      </w:r>
    </w:p>
    <w:p w:rsidR="00AE4C59" w:rsidRPr="00AE4C59" w:rsidRDefault="00AE4C59" w:rsidP="00CB4819">
      <w:r w:rsidRPr="00AE4C59">
        <w:t>Modify the Fields</w:t>
      </w:r>
    </w:p>
    <w:p w:rsidR="00AE4C59" w:rsidRPr="00AE4C59" w:rsidRDefault="00AE4C59" w:rsidP="00CB4819">
      <w:r w:rsidRPr="00AE4C59">
        <w:t>Populate and Save the List</w:t>
      </w:r>
    </w:p>
    <w:p w:rsidR="00AE4C59" w:rsidRPr="00AE4C59" w:rsidRDefault="00AE4C59" w:rsidP="00CB4819">
      <w:r w:rsidRPr="00AE4C59">
        <w:t>Edit the List</w:t>
      </w:r>
    </w:p>
    <w:p w:rsidR="00AE4C59" w:rsidRPr="00AE4C59" w:rsidRDefault="00AE4C59" w:rsidP="00CB4819">
      <w:r w:rsidRPr="00AE4C59">
        <w:t>Add Merge Fields to the Document</w:t>
      </w:r>
    </w:p>
    <w:p w:rsidR="00AE4C59" w:rsidRPr="00AE4C59" w:rsidRDefault="00AE4C59" w:rsidP="00CB4819">
      <w:r w:rsidRPr="00AE4C59">
        <w:t>Preview the Merge</w:t>
      </w:r>
    </w:p>
    <w:p w:rsidR="00AE4C59" w:rsidRPr="00AE4C59" w:rsidRDefault="00AE4C59" w:rsidP="00CB4819">
      <w:r w:rsidRPr="00AE4C59">
        <w:t>Exclude a Record</w:t>
      </w:r>
    </w:p>
    <w:p w:rsidR="00AE4C59" w:rsidRPr="00AE4C59" w:rsidRDefault="00AE4C59" w:rsidP="00CB4819">
      <w:r w:rsidRPr="00AE4C59">
        <w:t>Complete the Merge</w:t>
      </w:r>
    </w:p>
    <w:p w:rsidR="00AE4C59" w:rsidRPr="00AE4C59" w:rsidRDefault="00AE4C59" w:rsidP="00CB4819">
      <w:r w:rsidRPr="00AE4C59">
        <w:t>Connect to an External Data Source</w:t>
      </w:r>
    </w:p>
    <w:p w:rsidR="00AE4C59" w:rsidRPr="00AE4C59" w:rsidRDefault="00AE4C59" w:rsidP="00CB4819">
      <w:r w:rsidRPr="00AE4C59">
        <w:t xml:space="preserve">Filter </w:t>
      </w:r>
      <w:proofErr w:type="gramStart"/>
      <w:r w:rsidRPr="00AE4C59">
        <w:t>A</w:t>
      </w:r>
      <w:proofErr w:type="gramEnd"/>
      <w:r w:rsidRPr="00AE4C59">
        <w:t xml:space="preserve"> List</w:t>
      </w:r>
    </w:p>
    <w:p w:rsidR="00AE4C59" w:rsidRPr="00AE4C59" w:rsidRDefault="00AE4C59" w:rsidP="00CB4819">
      <w:r w:rsidRPr="00AE4C59">
        <w:t>Edit the Filter</w:t>
      </w:r>
    </w:p>
    <w:p w:rsidR="00AE4C59" w:rsidRPr="00AE4C59" w:rsidRDefault="00AE4C59" w:rsidP="00CB4819">
      <w:r w:rsidRPr="00AE4C59">
        <w:t>Add Fields, Preview and Merge Again</w:t>
      </w:r>
    </w:p>
    <w:p w:rsidR="00AE4C59" w:rsidRPr="00AE4C59" w:rsidRDefault="00AE4C59" w:rsidP="00CB4819">
      <w:r w:rsidRPr="00AE4C59">
        <w:t>Merge Labels</w:t>
      </w:r>
    </w:p>
    <w:p w:rsidR="00AE4C59" w:rsidRPr="00AE4C59" w:rsidRDefault="00AE4C59" w:rsidP="00CB4819">
      <w:r w:rsidRPr="00AE4C59">
        <w:t>Connect, Add Fields and Preview Again</w:t>
      </w:r>
    </w:p>
    <w:p w:rsidR="00AE4C59" w:rsidRPr="00AE4C59" w:rsidRDefault="00AE4C59" w:rsidP="00CB4819">
      <w:r w:rsidRPr="00AE4C59">
        <w:t>Mail Merge Formatting Switches</w:t>
      </w:r>
    </w:p>
    <w:p w:rsidR="00AE4C59" w:rsidRPr="00AE4C59" w:rsidRDefault="00AE4C59" w:rsidP="00CB4819">
      <w:r w:rsidRPr="00AE4C59">
        <w:t>Merge to Email</w:t>
      </w:r>
    </w:p>
    <w:p w:rsidR="00E10819" w:rsidRPr="007C2663" w:rsidRDefault="00E10819" w:rsidP="00AE4C59">
      <w:pPr>
        <w:pStyle w:val="BodyText"/>
      </w:pPr>
    </w:p>
    <w:sectPr w:rsidR="00E10819" w:rsidRPr="007C2663" w:rsidSect="00E10819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2240" w:h="15840" w:code="1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0B3" w:rsidRDefault="007B50B3">
      <w:r>
        <w:separator/>
      </w:r>
    </w:p>
  </w:endnote>
  <w:endnote w:type="continuationSeparator" w:id="0">
    <w:p w:rsidR="007B50B3" w:rsidRDefault="007B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D7" w:rsidRDefault="00346FD7" w:rsidP="00DD1E36">
    <w:pPr>
      <w:pBdr>
        <w:top w:val="double" w:sz="4" w:space="1" w:color="auto"/>
      </w:pBdr>
      <w:tabs>
        <w:tab w:val="right" w:pos="8504"/>
      </w:tabs>
      <w:rPr>
        <w:rFonts w:ascii="Arial" w:hAnsi="Arial" w:cs="Arial"/>
        <w:b/>
        <w:bCs/>
        <w:sz w:val="20"/>
      </w:rPr>
    </w:pPr>
    <w:r>
      <w:rPr>
        <w:rFonts w:ascii="Arial" w:hAnsi="Arial" w:cs="Arial"/>
        <w:b/>
        <w:bCs/>
        <w:sz w:val="20"/>
      </w:rPr>
      <w:t xml:space="preserve">Page </w:t>
    </w:r>
    <w:r w:rsidR="00C464F4">
      <w:rPr>
        <w:rFonts w:ascii="Arial" w:hAnsi="Arial" w:cs="Arial"/>
        <w:b/>
        <w:bCs/>
        <w:sz w:val="20"/>
      </w:rPr>
      <w:fldChar w:fldCharType="begin"/>
    </w:r>
    <w:r>
      <w:rPr>
        <w:rFonts w:ascii="Arial" w:hAnsi="Arial" w:cs="Arial"/>
        <w:b/>
        <w:bCs/>
        <w:sz w:val="20"/>
      </w:rPr>
      <w:instrText xml:space="preserve"> PAGE </w:instrText>
    </w:r>
    <w:r w:rsidR="00C464F4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noProof/>
        <w:sz w:val="20"/>
      </w:rPr>
      <w:t>2</w:t>
    </w:r>
    <w:r w:rsidR="00C464F4">
      <w:rPr>
        <w:rFonts w:ascii="Arial" w:hAnsi="Arial" w:cs="Arial"/>
        <w:b/>
        <w:bCs/>
        <w:sz w:val="20"/>
      </w:rPr>
      <w:fldChar w:fldCharType="end"/>
    </w:r>
    <w:r>
      <w:rPr>
        <w:rFonts w:ascii="Arial" w:hAnsi="Arial" w:cs="Arial"/>
        <w:b/>
        <w:bCs/>
        <w:sz w:val="20"/>
      </w:rPr>
      <w:tab/>
    </w:r>
    <w:r w:rsidRPr="00D62E3E">
      <w:rPr>
        <w:rFonts w:ascii="Arial" w:hAnsi="Arial" w:cs="Arial"/>
        <w:b/>
        <w:bCs/>
        <w:sz w:val="20"/>
      </w:rPr>
      <w:t>ThoughtAndMemory</w:t>
    </w:r>
  </w:p>
  <w:p w:rsidR="00346FD7" w:rsidRDefault="00346FD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D7" w:rsidRDefault="00346FD7" w:rsidP="00DD1E36">
    <w:pPr>
      <w:pBdr>
        <w:top w:val="double" w:sz="4" w:space="1" w:color="auto"/>
      </w:pBdr>
      <w:tabs>
        <w:tab w:val="right" w:pos="8505"/>
      </w:tabs>
      <w:rPr>
        <w:rFonts w:ascii="Arial" w:hAnsi="Arial" w:cs="Arial"/>
        <w:b/>
        <w:bCs/>
        <w:sz w:val="20"/>
      </w:rPr>
    </w:pPr>
    <w:r w:rsidRPr="00D62E3E">
      <w:rPr>
        <w:rFonts w:ascii="Arial" w:hAnsi="Arial" w:cs="Arial"/>
        <w:b/>
        <w:bCs/>
        <w:sz w:val="20"/>
      </w:rPr>
      <w:t>ThoughtAndMemory</w:t>
    </w:r>
    <w:r>
      <w:rPr>
        <w:rFonts w:ascii="Arial" w:hAnsi="Arial" w:cs="Arial"/>
        <w:b/>
        <w:bCs/>
        <w:sz w:val="20"/>
      </w:rPr>
      <w:tab/>
      <w:t xml:space="preserve">Page </w:t>
    </w:r>
    <w:r w:rsidR="00C464F4">
      <w:rPr>
        <w:rFonts w:ascii="Arial" w:hAnsi="Arial" w:cs="Arial"/>
        <w:b/>
        <w:bCs/>
        <w:sz w:val="20"/>
      </w:rPr>
      <w:fldChar w:fldCharType="begin"/>
    </w:r>
    <w:r>
      <w:rPr>
        <w:rFonts w:ascii="Arial" w:hAnsi="Arial" w:cs="Arial"/>
        <w:b/>
        <w:bCs/>
        <w:sz w:val="20"/>
      </w:rPr>
      <w:instrText xml:space="preserve"> PAGE </w:instrText>
    </w:r>
    <w:r w:rsidR="00C464F4">
      <w:rPr>
        <w:rFonts w:ascii="Arial" w:hAnsi="Arial" w:cs="Arial"/>
        <w:b/>
        <w:bCs/>
        <w:sz w:val="20"/>
      </w:rPr>
      <w:fldChar w:fldCharType="separate"/>
    </w:r>
    <w:r w:rsidR="00EB37BE">
      <w:rPr>
        <w:rFonts w:ascii="Arial" w:hAnsi="Arial" w:cs="Arial"/>
        <w:b/>
        <w:bCs/>
        <w:noProof/>
        <w:sz w:val="20"/>
      </w:rPr>
      <w:t>2</w:t>
    </w:r>
    <w:r w:rsidR="00C464F4">
      <w:rPr>
        <w:rFonts w:ascii="Arial" w:hAnsi="Arial" w:cs="Arial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D7" w:rsidRPr="00DD1E36" w:rsidRDefault="00346FD7" w:rsidP="00DD1E36">
    <w:pPr>
      <w:pStyle w:val="Footer"/>
    </w:pPr>
    <w:r w:rsidRPr="00DD1E36">
      <w:t>ThoughtAndMemory</w:t>
    </w:r>
  </w:p>
  <w:p w:rsidR="00346FD7" w:rsidRDefault="00346F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0B3" w:rsidRDefault="007B50B3">
      <w:r>
        <w:separator/>
      </w:r>
    </w:p>
  </w:footnote>
  <w:footnote w:type="continuationSeparator" w:id="0">
    <w:p w:rsidR="007B50B3" w:rsidRDefault="007B5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D7" w:rsidRDefault="00346FD7" w:rsidP="0090299C">
    <w:pPr>
      <w:pStyle w:val="Header"/>
      <w:tabs>
        <w:tab w:val="center" w:pos="4140"/>
      </w:tabs>
    </w:pPr>
    <w:r>
      <w:tab/>
    </w:r>
    <w:fldSimple w:instr=" TITLE  \* Caps  \* MERGEFORMAT ">
      <w:r w:rsidR="00B10948">
        <w:t>Excel 2003 Level 1</w:t>
      </w:r>
    </w:fldSimple>
  </w:p>
  <w:p w:rsidR="00346FD7" w:rsidRDefault="00346FD7" w:rsidP="0090299C">
    <w:pPr>
      <w:pStyle w:val="Header"/>
      <w:tabs>
        <w:tab w:val="center" w:pos="414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8"/>
      <w:gridCol w:w="4788"/>
    </w:tblGrid>
    <w:tr w:rsidR="00346FD7" w:rsidTr="005D0C3E">
      <w:tc>
        <w:tcPr>
          <w:tcW w:w="4788" w:type="dxa"/>
          <w:vAlign w:val="center"/>
        </w:tcPr>
        <w:p w:rsidR="00346FD7" w:rsidRDefault="00B10948" w:rsidP="00EB37BE">
          <w:pPr>
            <w:pStyle w:val="ChapterHeading"/>
          </w:pPr>
          <w:r>
            <w:t>Word 20</w:t>
          </w:r>
          <w:r w:rsidR="00565CDF">
            <w:t>1</w:t>
          </w:r>
          <w:r w:rsidR="00EB37BE">
            <w:t>3</w:t>
          </w:r>
          <w:r>
            <w:t xml:space="preserve"> Level 3</w:t>
          </w:r>
        </w:p>
      </w:tc>
      <w:tc>
        <w:tcPr>
          <w:tcW w:w="4788" w:type="dxa"/>
        </w:tcPr>
        <w:p w:rsidR="00346FD7" w:rsidRDefault="00346FD7" w:rsidP="00E322CB">
          <w:pPr>
            <w:pStyle w:val="Header"/>
            <w:jc w:val="center"/>
          </w:pPr>
          <w:r>
            <w:rPr>
              <w:noProof/>
              <w:lang w:eastAsia="en-AU"/>
            </w:rPr>
            <w:drawing>
              <wp:inline distT="0" distB="0" distL="0" distR="0">
                <wp:extent cx="2164080" cy="938784"/>
                <wp:effectExtent l="19050" t="0" r="7620" b="0"/>
                <wp:docPr id="2" name="Picture 0" descr="ThoughtAndMemoryLogoReallySmal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houghtAndMemoryLogoReallySmall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4080" cy="93878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346FD7" w:rsidTr="005D0C3E">
      <w:tc>
        <w:tcPr>
          <w:tcW w:w="9576" w:type="dxa"/>
          <w:gridSpan w:val="2"/>
          <w:tcBorders>
            <w:bottom w:val="single" w:sz="4" w:space="0" w:color="auto"/>
          </w:tcBorders>
          <w:vAlign w:val="center"/>
        </w:tcPr>
        <w:p w:rsidR="00346FD7" w:rsidRPr="00293D1A" w:rsidRDefault="005E151F" w:rsidP="00B10948">
          <w:pPr>
            <w:pStyle w:val="BodyText"/>
            <w:jc w:val="center"/>
            <w:rPr>
              <w:noProof/>
              <w:sz w:val="18"/>
              <w:szCs w:val="18"/>
              <w:lang w:eastAsia="en-AU"/>
            </w:rPr>
          </w:pPr>
          <w:r w:rsidRPr="00293D1A">
            <w:rPr>
              <w:noProof/>
              <w:sz w:val="18"/>
              <w:szCs w:val="18"/>
              <w:lang w:eastAsia="en-AU"/>
            </w:rPr>
            <w:t>A one day course for people</w:t>
          </w:r>
          <w:r w:rsidR="000B47A4">
            <w:rPr>
              <w:noProof/>
              <w:sz w:val="18"/>
              <w:szCs w:val="18"/>
              <w:lang w:eastAsia="en-AU"/>
            </w:rPr>
            <w:t xml:space="preserve"> </w:t>
          </w:r>
          <w:r w:rsidR="00C464F4">
            <w:rPr>
              <w:noProof/>
              <w:sz w:val="18"/>
              <w:szCs w:val="18"/>
              <w:lang w:eastAsia="en-AU"/>
            </w:rPr>
            <w:fldChar w:fldCharType="begin"/>
          </w:r>
          <w:r w:rsidR="000B47A4">
            <w:rPr>
              <w:noProof/>
              <w:sz w:val="18"/>
              <w:szCs w:val="18"/>
              <w:lang w:eastAsia="en-AU"/>
            </w:rPr>
            <w:instrText>macrobutton nomacro moderately experienced with</w:instrText>
          </w:r>
          <w:r w:rsidR="00C464F4">
            <w:rPr>
              <w:noProof/>
              <w:sz w:val="18"/>
              <w:szCs w:val="18"/>
              <w:lang w:eastAsia="en-AU"/>
            </w:rPr>
            <w:fldChar w:fldCharType="end"/>
          </w:r>
          <w:r w:rsidR="000B47A4">
            <w:rPr>
              <w:noProof/>
              <w:sz w:val="18"/>
              <w:szCs w:val="18"/>
              <w:lang w:eastAsia="en-AU"/>
            </w:rPr>
            <w:t xml:space="preserve"> </w:t>
          </w:r>
          <w:r w:rsidRPr="00293D1A">
            <w:rPr>
              <w:noProof/>
              <w:sz w:val="18"/>
              <w:szCs w:val="18"/>
              <w:lang w:eastAsia="en-AU"/>
            </w:rPr>
            <w:t xml:space="preserve">Microsoft </w:t>
          </w:r>
          <w:r w:rsidR="00B10948">
            <w:rPr>
              <w:noProof/>
              <w:sz w:val="18"/>
              <w:szCs w:val="18"/>
              <w:lang w:eastAsia="en-AU"/>
            </w:rPr>
            <w:t>Word</w:t>
          </w:r>
        </w:p>
      </w:tc>
    </w:tr>
  </w:tbl>
  <w:p w:rsidR="00346FD7" w:rsidRDefault="00346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B09B1"/>
    <w:multiLevelType w:val="hybridMultilevel"/>
    <w:tmpl w:val="BFCA6460"/>
    <w:lvl w:ilvl="0" w:tplc="0E4CE0FA">
      <w:start w:val="1"/>
      <w:numFmt w:val="decimal"/>
      <w:pStyle w:val="LetsDoI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65"/>
    <w:rsid w:val="0002159E"/>
    <w:rsid w:val="000B47A4"/>
    <w:rsid w:val="00144047"/>
    <w:rsid w:val="00155C6E"/>
    <w:rsid w:val="00167339"/>
    <w:rsid w:val="002016D9"/>
    <w:rsid w:val="00202DAF"/>
    <w:rsid w:val="0023751D"/>
    <w:rsid w:val="00293D1A"/>
    <w:rsid w:val="0031118C"/>
    <w:rsid w:val="00346FD7"/>
    <w:rsid w:val="003C1B15"/>
    <w:rsid w:val="003F31AF"/>
    <w:rsid w:val="00565CDF"/>
    <w:rsid w:val="005A7A74"/>
    <w:rsid w:val="005D0C3E"/>
    <w:rsid w:val="005D7EB1"/>
    <w:rsid w:val="005E151F"/>
    <w:rsid w:val="006373A6"/>
    <w:rsid w:val="006627E3"/>
    <w:rsid w:val="006766D8"/>
    <w:rsid w:val="00702689"/>
    <w:rsid w:val="007B50B3"/>
    <w:rsid w:val="007C2663"/>
    <w:rsid w:val="00883642"/>
    <w:rsid w:val="0090299C"/>
    <w:rsid w:val="0096211E"/>
    <w:rsid w:val="009B54B7"/>
    <w:rsid w:val="00A14D0D"/>
    <w:rsid w:val="00A76F8D"/>
    <w:rsid w:val="00AE4C59"/>
    <w:rsid w:val="00B10948"/>
    <w:rsid w:val="00B64426"/>
    <w:rsid w:val="00C464F4"/>
    <w:rsid w:val="00C851F0"/>
    <w:rsid w:val="00CB5146"/>
    <w:rsid w:val="00D873D9"/>
    <w:rsid w:val="00DD1E36"/>
    <w:rsid w:val="00E10819"/>
    <w:rsid w:val="00E322CB"/>
    <w:rsid w:val="00EB37BE"/>
    <w:rsid w:val="00F4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9E9165-8C94-43A6-9B07-7A99521EF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C6E"/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D1E3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DD1E3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DD1E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6766D8"/>
    <w:pPr>
      <w:spacing w:before="120" w:after="120"/>
    </w:pPr>
  </w:style>
  <w:style w:type="paragraph" w:styleId="Caption">
    <w:name w:val="caption"/>
    <w:basedOn w:val="Normal"/>
    <w:next w:val="Normal"/>
    <w:qFormat/>
    <w:rsid w:val="006766D8"/>
    <w:rPr>
      <w:b/>
      <w:bCs/>
      <w:sz w:val="20"/>
    </w:rPr>
  </w:style>
  <w:style w:type="paragraph" w:customStyle="1" w:styleId="ChapterHeading">
    <w:name w:val="ChapterHeading"/>
    <w:basedOn w:val="Normal"/>
    <w:rsid w:val="005E151F"/>
    <w:pPr>
      <w:keepNext/>
      <w:ind w:left="578" w:right="142"/>
      <w:jc w:val="center"/>
    </w:pPr>
    <w:rPr>
      <w:rFonts w:ascii="Arial" w:hAnsi="Arial"/>
      <w:position w:val="-14"/>
      <w:sz w:val="40"/>
      <w:szCs w:val="32"/>
    </w:rPr>
  </w:style>
  <w:style w:type="paragraph" w:customStyle="1" w:styleId="ChapterLeadIn">
    <w:name w:val="ChapterLeadIn"/>
    <w:basedOn w:val="Normal"/>
    <w:rsid w:val="006766D8"/>
    <w:pPr>
      <w:keepNext/>
      <w:spacing w:before="480" w:after="120"/>
      <w:ind w:left="576" w:right="144"/>
    </w:pPr>
    <w:rPr>
      <w:position w:val="-14"/>
      <w:sz w:val="28"/>
    </w:rPr>
  </w:style>
  <w:style w:type="paragraph" w:customStyle="1" w:styleId="ChapterObjectives">
    <w:name w:val="ChapterObjectives"/>
    <w:basedOn w:val="BodyText"/>
    <w:rsid w:val="006766D8"/>
  </w:style>
  <w:style w:type="paragraph" w:customStyle="1" w:styleId="DiscussionHeading">
    <w:name w:val="DiscussionHeading"/>
    <w:basedOn w:val="Normal"/>
    <w:link w:val="DiscussionHeadingChar"/>
    <w:rsid w:val="00346FD7"/>
    <w:pPr>
      <w:keepNext/>
      <w:spacing w:before="160" w:after="80"/>
    </w:pPr>
    <w:rPr>
      <w:b/>
      <w:sz w:val="28"/>
    </w:rPr>
  </w:style>
  <w:style w:type="paragraph" w:customStyle="1" w:styleId="ExerciseText">
    <w:name w:val="ExerciseText"/>
    <w:basedOn w:val="Normal"/>
    <w:rsid w:val="006766D8"/>
    <w:pPr>
      <w:spacing w:before="40" w:after="120"/>
    </w:pPr>
  </w:style>
  <w:style w:type="paragraph" w:styleId="Footer">
    <w:name w:val="footer"/>
    <w:basedOn w:val="Normal"/>
    <w:rsid w:val="006766D8"/>
    <w:pPr>
      <w:pBdr>
        <w:top w:val="single" w:sz="6" w:space="1" w:color="auto"/>
      </w:pBdr>
      <w:tabs>
        <w:tab w:val="right" w:pos="8640"/>
      </w:tabs>
      <w:spacing w:before="40"/>
    </w:pPr>
    <w:rPr>
      <w:rFonts w:ascii="Arial Narrow" w:hAnsi="Arial Narrow"/>
      <w:b/>
      <w:sz w:val="20"/>
    </w:rPr>
  </w:style>
  <w:style w:type="paragraph" w:styleId="Header">
    <w:name w:val="header"/>
    <w:basedOn w:val="Normal"/>
    <w:rsid w:val="006766D8"/>
    <w:pPr>
      <w:tabs>
        <w:tab w:val="right" w:pos="8640"/>
      </w:tabs>
    </w:pPr>
    <w:rPr>
      <w:rFonts w:ascii="Arial Narrow" w:hAnsi="Arial Narrow"/>
      <w:b/>
      <w:sz w:val="20"/>
    </w:rPr>
  </w:style>
  <w:style w:type="character" w:styleId="Hyperlink">
    <w:name w:val="Hyperlink"/>
    <w:basedOn w:val="DefaultParagraphFont"/>
    <w:rsid w:val="006766D8"/>
    <w:rPr>
      <w:color w:val="0000FF"/>
      <w:u w:val="single"/>
    </w:rPr>
  </w:style>
  <w:style w:type="paragraph" w:customStyle="1" w:styleId="IntroductionHeading">
    <w:name w:val="IntroductionHeading"/>
    <w:basedOn w:val="Normal"/>
    <w:rsid w:val="006766D8"/>
    <w:pPr>
      <w:keepNext/>
      <w:pBdr>
        <w:top w:val="single" w:sz="6" w:space="1" w:color="auto"/>
      </w:pBdr>
      <w:spacing w:before="240" w:after="240"/>
    </w:pPr>
    <w:rPr>
      <w:rFonts w:ascii="Arial" w:hAnsi="Arial"/>
      <w:color w:val="000000"/>
      <w:sz w:val="36"/>
    </w:rPr>
  </w:style>
  <w:style w:type="paragraph" w:customStyle="1" w:styleId="LetsDoIt">
    <w:name w:val="LetsDoIt"/>
    <w:basedOn w:val="BodyText"/>
    <w:link w:val="LetsDoItChar"/>
    <w:rsid w:val="006766D8"/>
    <w:pPr>
      <w:numPr>
        <w:numId w:val="1"/>
      </w:numPr>
      <w:spacing w:before="60" w:after="60"/>
    </w:pPr>
  </w:style>
  <w:style w:type="paragraph" w:customStyle="1" w:styleId="ManualName">
    <w:name w:val="ManualName"/>
    <w:basedOn w:val="Normal"/>
    <w:rsid w:val="006766D8"/>
    <w:pPr>
      <w:pBdr>
        <w:top w:val="single" w:sz="6" w:space="10" w:color="auto"/>
      </w:pBdr>
      <w:spacing w:before="240" w:after="480"/>
      <w:jc w:val="center"/>
    </w:pPr>
    <w:rPr>
      <w:rFonts w:ascii="Arial" w:hAnsi="Arial"/>
      <w:sz w:val="44"/>
      <w:szCs w:val="44"/>
    </w:rPr>
  </w:style>
  <w:style w:type="paragraph" w:styleId="TOC1">
    <w:name w:val="toc 1"/>
    <w:basedOn w:val="Normal"/>
    <w:next w:val="Normal"/>
    <w:semiHidden/>
    <w:rsid w:val="00155C6E"/>
    <w:pPr>
      <w:tabs>
        <w:tab w:val="right" w:leader="dot" w:pos="7560"/>
      </w:tabs>
      <w:spacing w:before="240"/>
    </w:pPr>
    <w:rPr>
      <w:b/>
    </w:rPr>
  </w:style>
  <w:style w:type="paragraph" w:styleId="TOC2">
    <w:name w:val="toc 2"/>
    <w:basedOn w:val="Normal"/>
    <w:next w:val="Normal"/>
    <w:semiHidden/>
    <w:rsid w:val="006766D8"/>
    <w:pPr>
      <w:tabs>
        <w:tab w:val="right" w:leader="dot" w:pos="7560"/>
      </w:tabs>
      <w:spacing w:before="120"/>
      <w:ind w:left="245"/>
    </w:pPr>
  </w:style>
  <w:style w:type="paragraph" w:customStyle="1" w:styleId="TopicHeading">
    <w:name w:val="TopicHeading"/>
    <w:basedOn w:val="Normal"/>
    <w:rsid w:val="006766D8"/>
    <w:pPr>
      <w:keepNext/>
      <w:pBdr>
        <w:top w:val="single" w:sz="6" w:space="1" w:color="auto"/>
      </w:pBdr>
      <w:spacing w:before="240"/>
    </w:pPr>
    <w:rPr>
      <w:rFonts w:ascii="Arial" w:hAnsi="Arial"/>
      <w:position w:val="-14"/>
      <w:sz w:val="40"/>
      <w:szCs w:val="40"/>
    </w:rPr>
  </w:style>
  <w:style w:type="character" w:customStyle="1" w:styleId="BodyTextChar">
    <w:name w:val="BodyText Char"/>
    <w:basedOn w:val="DefaultParagraphFont"/>
    <w:link w:val="BodyText"/>
    <w:rsid w:val="00DD1E36"/>
    <w:rPr>
      <w:sz w:val="24"/>
      <w:szCs w:val="24"/>
      <w:lang w:val="en-AU" w:eastAsia="en-US" w:bidi="ar-SA"/>
    </w:rPr>
  </w:style>
  <w:style w:type="paragraph" w:styleId="Index1">
    <w:name w:val="index 1"/>
    <w:basedOn w:val="Normal"/>
    <w:next w:val="Normal"/>
    <w:semiHidden/>
    <w:rsid w:val="00DD1E36"/>
    <w:pPr>
      <w:tabs>
        <w:tab w:val="right" w:leader="dot" w:pos="7560"/>
      </w:tabs>
      <w:ind w:left="240" w:hanging="240"/>
    </w:pPr>
  </w:style>
  <w:style w:type="paragraph" w:styleId="Index2">
    <w:name w:val="index 2"/>
    <w:basedOn w:val="Normal"/>
    <w:next w:val="Normal"/>
    <w:semiHidden/>
    <w:rsid w:val="00DD1E36"/>
    <w:pPr>
      <w:tabs>
        <w:tab w:val="right" w:leader="dot" w:pos="7560"/>
      </w:tabs>
      <w:ind w:left="480" w:hanging="240"/>
    </w:pPr>
  </w:style>
  <w:style w:type="paragraph" w:styleId="Index3">
    <w:name w:val="index 3"/>
    <w:basedOn w:val="Normal"/>
    <w:next w:val="Normal"/>
    <w:semiHidden/>
    <w:rsid w:val="00DD1E36"/>
    <w:pPr>
      <w:tabs>
        <w:tab w:val="right" w:leader="dot" w:pos="7560"/>
      </w:tabs>
      <w:ind w:left="720" w:hanging="240"/>
    </w:pPr>
  </w:style>
  <w:style w:type="paragraph" w:styleId="Index4">
    <w:name w:val="index 4"/>
    <w:basedOn w:val="Normal"/>
    <w:next w:val="Normal"/>
    <w:semiHidden/>
    <w:rsid w:val="00DD1E36"/>
    <w:pPr>
      <w:tabs>
        <w:tab w:val="right" w:leader="dot" w:pos="7560"/>
      </w:tabs>
      <w:ind w:left="960" w:hanging="240"/>
    </w:pPr>
  </w:style>
  <w:style w:type="paragraph" w:styleId="TOC3">
    <w:name w:val="toc 3"/>
    <w:basedOn w:val="Normal"/>
    <w:next w:val="Normal"/>
    <w:semiHidden/>
    <w:rsid w:val="00DD1E36"/>
    <w:pPr>
      <w:tabs>
        <w:tab w:val="right" w:leader="dot" w:pos="7560"/>
      </w:tabs>
      <w:spacing w:before="120"/>
      <w:ind w:left="475"/>
    </w:pPr>
  </w:style>
  <w:style w:type="paragraph" w:styleId="TOC4">
    <w:name w:val="toc 4"/>
    <w:basedOn w:val="Normal"/>
    <w:next w:val="Normal"/>
    <w:semiHidden/>
    <w:rsid w:val="00DD1E36"/>
    <w:pPr>
      <w:tabs>
        <w:tab w:val="right" w:leader="dot" w:pos="7560"/>
      </w:tabs>
      <w:ind w:left="720"/>
    </w:pPr>
    <w:rPr>
      <w:sz w:val="20"/>
    </w:rPr>
  </w:style>
  <w:style w:type="table" w:styleId="TableGrid">
    <w:name w:val="Table Grid"/>
    <w:basedOn w:val="TableNormal"/>
    <w:rsid w:val="00DD1E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semiHidden/>
    <w:rsid w:val="00DD1E36"/>
    <w:rPr>
      <w:sz w:val="24"/>
      <w:szCs w:val="24"/>
    </w:rPr>
  </w:style>
  <w:style w:type="character" w:customStyle="1" w:styleId="DiscussionHeadingChar">
    <w:name w:val="DiscussionHeading Char"/>
    <w:basedOn w:val="DefaultParagraphFont"/>
    <w:link w:val="DiscussionHeading"/>
    <w:rsid w:val="00346FD7"/>
    <w:rPr>
      <w:b/>
      <w:sz w:val="28"/>
      <w:lang w:eastAsia="en-US"/>
    </w:rPr>
  </w:style>
  <w:style w:type="character" w:customStyle="1" w:styleId="LetsDoItChar">
    <w:name w:val="LetsDoIt Char"/>
    <w:basedOn w:val="BodyTextChar"/>
    <w:link w:val="LetsDoIt"/>
    <w:rsid w:val="00DD1E36"/>
    <w:rPr>
      <w:sz w:val="22"/>
      <w:szCs w:val="24"/>
      <w:lang w:val="en-AU" w:eastAsia="en-US" w:bidi="ar-SA"/>
    </w:rPr>
  </w:style>
  <w:style w:type="character" w:styleId="PageNumber">
    <w:name w:val="page number"/>
    <w:basedOn w:val="DefaultParagraphFont"/>
    <w:rsid w:val="00DD1E36"/>
  </w:style>
  <w:style w:type="paragraph" w:styleId="NormalWeb">
    <w:name w:val="Normal (Web)"/>
    <w:basedOn w:val="Normal"/>
    <w:rsid w:val="00DD1E3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rsid w:val="00E108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10819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E10819"/>
    <w:rPr>
      <w:rFonts w:ascii="Arial" w:hAnsi="Arial"/>
      <w:b/>
      <w:kern w:val="28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Course%20Outlines\aaaOutline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aaaOutlineTemplate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Excel 2003 Level 1</vt:lpstr>
    </vt:vector>
  </TitlesOfParts>
  <Company>Microsoft</Company>
  <LinksUpToDate>false</LinksUpToDate>
  <CharactersWithSpaces>1789</CharactersWithSpaces>
  <SharedDoc>false</SharedDoc>
  <HLinks>
    <vt:vector size="12" baseType="variant"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_Toc247088183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_Toc247088182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2007 Level 3</dc:title>
  <dc:creator>ThoughtAndMemory</dc:creator>
  <cp:lastModifiedBy>Geoff</cp:lastModifiedBy>
  <cp:revision>2</cp:revision>
  <cp:lastPrinted>2010-06-17T01:16:00Z</cp:lastPrinted>
  <dcterms:created xsi:type="dcterms:W3CDTF">2014-04-01T04:14:00Z</dcterms:created>
  <dcterms:modified xsi:type="dcterms:W3CDTF">2014-04-01T04:14:00Z</dcterms:modified>
</cp:coreProperties>
</file>