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BCD" w:rsidRDefault="007E0BCD" w:rsidP="007E0BCD">
      <w:pPr>
        <w:pStyle w:val="DiscussionHeading"/>
      </w:pPr>
      <w:r>
        <w:t>What is Word?</w:t>
      </w:r>
    </w:p>
    <w:p w:rsidR="007E0BCD" w:rsidRPr="005E0282" w:rsidRDefault="007E0BCD" w:rsidP="007E0BCD">
      <w:pPr>
        <w:rPr>
          <w:sz w:val="24"/>
        </w:rPr>
      </w:pPr>
    </w:p>
    <w:p w:rsidR="007E0BCD" w:rsidRPr="005E0282" w:rsidRDefault="007E0BCD" w:rsidP="007E0BCD">
      <w:pPr>
        <w:rPr>
          <w:sz w:val="24"/>
        </w:rPr>
      </w:pPr>
      <w:r w:rsidRPr="005E0282">
        <w:rPr>
          <w:sz w:val="24"/>
        </w:rPr>
        <w:t>Word is a Word Processing programme. It is used to write letters, reports - even training manuals.</w:t>
      </w:r>
    </w:p>
    <w:p w:rsidR="007E0BCD" w:rsidRPr="005E0282" w:rsidRDefault="007E0BCD" w:rsidP="007E0BCD">
      <w:pPr>
        <w:rPr>
          <w:sz w:val="24"/>
        </w:rPr>
      </w:pPr>
    </w:p>
    <w:p w:rsidR="007E0BCD" w:rsidRPr="005E0282" w:rsidRDefault="007E0BCD" w:rsidP="007E0BCD">
      <w:pPr>
        <w:rPr>
          <w:sz w:val="24"/>
        </w:rPr>
      </w:pPr>
      <w:r w:rsidRPr="005E0282">
        <w:rPr>
          <w:sz w:val="24"/>
        </w:rPr>
        <w:t>A common misconception with Word users is “Oh, Word is easy to use. You just open it and start typing. I don’t need training for</w:t>
      </w:r>
      <w:bookmarkStart w:id="0" w:name="_GoBack"/>
      <w:bookmarkEnd w:id="0"/>
      <w:r w:rsidRPr="005E0282">
        <w:rPr>
          <w:sz w:val="24"/>
        </w:rPr>
        <w:t xml:space="preserve"> that!”</w:t>
      </w:r>
    </w:p>
    <w:p w:rsidR="007E0BCD" w:rsidRPr="005E0282" w:rsidRDefault="007E0BCD" w:rsidP="007E0BCD">
      <w:pPr>
        <w:rPr>
          <w:sz w:val="24"/>
        </w:rPr>
      </w:pPr>
    </w:p>
    <w:p w:rsidR="007E0BCD" w:rsidRPr="005E0282" w:rsidRDefault="007E0BCD" w:rsidP="007E0BCD">
      <w:pPr>
        <w:rPr>
          <w:sz w:val="24"/>
        </w:rPr>
      </w:pPr>
      <w:r w:rsidRPr="005E0282">
        <w:rPr>
          <w:sz w:val="24"/>
        </w:rPr>
        <w:t>Documents can be very small and simple, but Word also has the capability to create large and complex documents with cross-referencing and automatically updating fields.  Users rapidly get beyond simple documents. Any document more than two or three pages requires Structure for ease of use, editing and navigation. And that requires training. You might be surprised at how much work goes on behind the scenes to create an “easy to use” document!</w:t>
      </w:r>
    </w:p>
    <w:p w:rsidR="007E0BCD" w:rsidRDefault="007E0BCD" w:rsidP="007E0BCD"/>
    <w:p w:rsidR="007E0BCD" w:rsidRDefault="007E0BCD" w:rsidP="007E0BCD">
      <w:pPr>
        <w:pStyle w:val="DiscussionHeading"/>
      </w:pPr>
      <w:r>
        <w:t>What’s in the Courses?</w:t>
      </w:r>
    </w:p>
    <w:p w:rsidR="005E0282" w:rsidRPr="005E0282" w:rsidRDefault="005E0282" w:rsidP="005E0282">
      <w:pPr>
        <w:rPr>
          <w:sz w:val="24"/>
        </w:rPr>
      </w:pPr>
      <w:r w:rsidRPr="005E0282">
        <w:rPr>
          <w:sz w:val="24"/>
        </w:rPr>
        <w:t>Here is a quick summary. More information is on later pages.</w:t>
      </w:r>
    </w:p>
    <w:p w:rsidR="005E0282" w:rsidRPr="005E0282" w:rsidRDefault="005E0282" w:rsidP="005E0282">
      <w:pPr>
        <w:rPr>
          <w:sz w:val="24"/>
        </w:rPr>
        <w:sectPr w:rsidR="005E0282" w:rsidRPr="005E0282" w:rsidSect="004C2D6B">
          <w:headerReference w:type="even" r:id="rId8"/>
          <w:headerReference w:type="default" r:id="rId9"/>
          <w:footerReference w:type="even" r:id="rId10"/>
          <w:footerReference w:type="default" r:id="rId11"/>
          <w:footerReference w:type="first" r:id="rId12"/>
          <w:type w:val="continuous"/>
          <w:pgSz w:w="12240" w:h="15840" w:code="1"/>
          <w:pgMar w:top="1440" w:right="1440" w:bottom="1440" w:left="1440" w:header="709" w:footer="709" w:gutter="0"/>
          <w:cols w:space="708"/>
          <w:docGrid w:linePitch="360"/>
        </w:sectPr>
      </w:pPr>
    </w:p>
    <w:p w:rsidR="007E0BCD" w:rsidRDefault="007E0BCD" w:rsidP="007E0BCD">
      <w:pPr>
        <w:pStyle w:val="DiscussionHeading"/>
      </w:pPr>
      <w:r>
        <w:lastRenderedPageBreak/>
        <w:t>Level 1</w:t>
      </w:r>
    </w:p>
    <w:p w:rsidR="007E0BCD" w:rsidRPr="005E0282" w:rsidRDefault="007E0BCD" w:rsidP="007E0BCD">
      <w:pPr>
        <w:rPr>
          <w:sz w:val="24"/>
        </w:rPr>
      </w:pPr>
      <w:r w:rsidRPr="005E0282">
        <w:rPr>
          <w:sz w:val="24"/>
        </w:rPr>
        <w:t>Getting Started</w:t>
      </w:r>
    </w:p>
    <w:p w:rsidR="007E0BCD" w:rsidRPr="005E0282" w:rsidRDefault="007E0BCD" w:rsidP="007E0BCD">
      <w:pPr>
        <w:rPr>
          <w:sz w:val="24"/>
        </w:rPr>
      </w:pPr>
      <w:r w:rsidRPr="005E0282">
        <w:rPr>
          <w:sz w:val="24"/>
        </w:rPr>
        <w:t>Saving Files</w:t>
      </w:r>
    </w:p>
    <w:p w:rsidR="007E0BCD" w:rsidRPr="005E0282" w:rsidRDefault="007E0BCD" w:rsidP="007E0BCD">
      <w:pPr>
        <w:rPr>
          <w:sz w:val="24"/>
        </w:rPr>
      </w:pPr>
      <w:r w:rsidRPr="005E0282">
        <w:rPr>
          <w:sz w:val="24"/>
        </w:rPr>
        <w:t>Editing Text</w:t>
      </w:r>
    </w:p>
    <w:p w:rsidR="007E0BCD" w:rsidRPr="005E0282" w:rsidRDefault="007E0BCD" w:rsidP="007E0BCD">
      <w:pPr>
        <w:rPr>
          <w:sz w:val="24"/>
        </w:rPr>
      </w:pPr>
      <w:r w:rsidRPr="005E0282">
        <w:rPr>
          <w:sz w:val="24"/>
        </w:rPr>
        <w:t>Format Text</w:t>
      </w:r>
    </w:p>
    <w:p w:rsidR="007E0BCD" w:rsidRPr="005E0282" w:rsidRDefault="007E0BCD" w:rsidP="007E0BCD">
      <w:pPr>
        <w:rPr>
          <w:sz w:val="24"/>
        </w:rPr>
      </w:pPr>
      <w:r w:rsidRPr="005E0282">
        <w:rPr>
          <w:sz w:val="24"/>
        </w:rPr>
        <w:t>Format Paragraphs</w:t>
      </w:r>
    </w:p>
    <w:p w:rsidR="007E0BCD" w:rsidRPr="005E0282" w:rsidRDefault="007E0BCD" w:rsidP="007E0BCD">
      <w:pPr>
        <w:rPr>
          <w:sz w:val="24"/>
        </w:rPr>
      </w:pPr>
      <w:r w:rsidRPr="005E0282">
        <w:rPr>
          <w:sz w:val="24"/>
        </w:rPr>
        <w:t>Format Documents</w:t>
      </w:r>
    </w:p>
    <w:p w:rsidR="007E0BCD" w:rsidRPr="005E0282" w:rsidRDefault="007E0BCD" w:rsidP="007E0BCD">
      <w:pPr>
        <w:rPr>
          <w:sz w:val="24"/>
        </w:rPr>
      </w:pPr>
      <w:r w:rsidRPr="005E0282">
        <w:rPr>
          <w:sz w:val="24"/>
        </w:rPr>
        <w:t>Spell Checking</w:t>
      </w:r>
    </w:p>
    <w:p w:rsidR="007E0BCD" w:rsidRPr="005E0282" w:rsidRDefault="007E0BCD" w:rsidP="007E0BCD">
      <w:pPr>
        <w:rPr>
          <w:sz w:val="24"/>
        </w:rPr>
      </w:pPr>
      <w:r w:rsidRPr="005E0282">
        <w:rPr>
          <w:sz w:val="24"/>
        </w:rPr>
        <w:t>Printing</w:t>
      </w:r>
    </w:p>
    <w:p w:rsidR="005E0282" w:rsidRDefault="005E0282" w:rsidP="007E0BCD"/>
    <w:p w:rsidR="005E0282" w:rsidRDefault="005E0282" w:rsidP="005E0282">
      <w:pPr>
        <w:pStyle w:val="DiscussionHeading"/>
      </w:pPr>
      <w:r>
        <w:t>Level 2</w:t>
      </w:r>
    </w:p>
    <w:p w:rsidR="005E0282" w:rsidRPr="005E0282" w:rsidRDefault="005E0282" w:rsidP="005E0282">
      <w:pPr>
        <w:rPr>
          <w:sz w:val="24"/>
        </w:rPr>
      </w:pPr>
      <w:r w:rsidRPr="005E0282">
        <w:rPr>
          <w:sz w:val="24"/>
        </w:rPr>
        <w:t>Styles</w:t>
      </w:r>
    </w:p>
    <w:p w:rsidR="005E0282" w:rsidRPr="005E0282" w:rsidRDefault="005E0282" w:rsidP="005E0282">
      <w:pPr>
        <w:rPr>
          <w:sz w:val="24"/>
        </w:rPr>
      </w:pPr>
      <w:r w:rsidRPr="005E0282">
        <w:rPr>
          <w:sz w:val="24"/>
        </w:rPr>
        <w:t>Using Find and Replace</w:t>
      </w:r>
    </w:p>
    <w:p w:rsidR="005E0282" w:rsidRPr="005E0282" w:rsidRDefault="005E0282" w:rsidP="005E0282">
      <w:pPr>
        <w:rPr>
          <w:sz w:val="24"/>
        </w:rPr>
      </w:pPr>
      <w:r w:rsidRPr="005E0282">
        <w:rPr>
          <w:sz w:val="24"/>
        </w:rPr>
        <w:t>Quick Parts</w:t>
      </w:r>
    </w:p>
    <w:p w:rsidR="005E0282" w:rsidRPr="005E0282" w:rsidRDefault="005E0282" w:rsidP="005E0282">
      <w:pPr>
        <w:rPr>
          <w:sz w:val="24"/>
        </w:rPr>
      </w:pPr>
      <w:r w:rsidRPr="005E0282">
        <w:rPr>
          <w:sz w:val="24"/>
        </w:rPr>
        <w:t>Bullets and Numbers</w:t>
      </w:r>
    </w:p>
    <w:p w:rsidR="005E0282" w:rsidRPr="005E0282" w:rsidRDefault="005E0282" w:rsidP="005E0282">
      <w:pPr>
        <w:rPr>
          <w:sz w:val="24"/>
        </w:rPr>
      </w:pPr>
      <w:r w:rsidRPr="005E0282">
        <w:rPr>
          <w:sz w:val="24"/>
        </w:rPr>
        <w:t>Tables</w:t>
      </w:r>
    </w:p>
    <w:p w:rsidR="005E0282" w:rsidRPr="005E0282" w:rsidRDefault="005E0282" w:rsidP="005E0282">
      <w:pPr>
        <w:rPr>
          <w:sz w:val="24"/>
        </w:rPr>
      </w:pPr>
      <w:r w:rsidRPr="005E0282">
        <w:rPr>
          <w:sz w:val="24"/>
        </w:rPr>
        <w:t>Borders</w:t>
      </w:r>
    </w:p>
    <w:p w:rsidR="005E0282" w:rsidRPr="005E0282" w:rsidRDefault="005E0282" w:rsidP="005E0282">
      <w:pPr>
        <w:rPr>
          <w:sz w:val="24"/>
        </w:rPr>
      </w:pPr>
      <w:r w:rsidRPr="005E0282">
        <w:rPr>
          <w:sz w:val="24"/>
        </w:rPr>
        <w:t>Symbols and the ASCII/ANSI character set</w:t>
      </w:r>
    </w:p>
    <w:p w:rsidR="005E0282" w:rsidRPr="005E0282" w:rsidRDefault="005E0282" w:rsidP="005E0282">
      <w:pPr>
        <w:rPr>
          <w:sz w:val="24"/>
        </w:rPr>
      </w:pPr>
      <w:r w:rsidRPr="005E0282">
        <w:rPr>
          <w:sz w:val="24"/>
        </w:rPr>
        <w:t>Illustrations</w:t>
      </w:r>
    </w:p>
    <w:p w:rsidR="005E0282" w:rsidRDefault="005E0282" w:rsidP="005E0282">
      <w:pPr>
        <w:pStyle w:val="DiscussionHeading"/>
      </w:pPr>
      <w:r>
        <w:br w:type="column"/>
      </w:r>
      <w:r>
        <w:lastRenderedPageBreak/>
        <w:t>Level 3</w:t>
      </w:r>
    </w:p>
    <w:p w:rsidR="005E0282" w:rsidRPr="005E0282" w:rsidRDefault="005E0282" w:rsidP="005E0282">
      <w:pPr>
        <w:rPr>
          <w:sz w:val="24"/>
        </w:rPr>
      </w:pPr>
      <w:r w:rsidRPr="005E0282">
        <w:rPr>
          <w:sz w:val="24"/>
        </w:rPr>
        <w:t>Views and Master Documents</w:t>
      </w:r>
    </w:p>
    <w:p w:rsidR="005E0282" w:rsidRPr="005E0282" w:rsidRDefault="005E0282" w:rsidP="005E0282">
      <w:pPr>
        <w:rPr>
          <w:sz w:val="24"/>
        </w:rPr>
      </w:pPr>
      <w:r w:rsidRPr="005E0282">
        <w:rPr>
          <w:sz w:val="24"/>
        </w:rPr>
        <w:t>Section Breaks</w:t>
      </w:r>
    </w:p>
    <w:p w:rsidR="005E0282" w:rsidRPr="005E0282" w:rsidRDefault="005E0282" w:rsidP="005E0282">
      <w:pPr>
        <w:rPr>
          <w:sz w:val="24"/>
        </w:rPr>
      </w:pPr>
      <w:r w:rsidRPr="005E0282">
        <w:rPr>
          <w:sz w:val="24"/>
        </w:rPr>
        <w:t>Columns</w:t>
      </w:r>
    </w:p>
    <w:p w:rsidR="005E0282" w:rsidRPr="005E0282" w:rsidRDefault="005E0282" w:rsidP="005E0282">
      <w:pPr>
        <w:rPr>
          <w:sz w:val="24"/>
        </w:rPr>
      </w:pPr>
      <w:r w:rsidRPr="005E0282">
        <w:rPr>
          <w:sz w:val="24"/>
        </w:rPr>
        <w:t>Headers and Footers</w:t>
      </w:r>
    </w:p>
    <w:p w:rsidR="005E0282" w:rsidRPr="005E0282" w:rsidRDefault="005E0282" w:rsidP="005E0282">
      <w:pPr>
        <w:rPr>
          <w:sz w:val="24"/>
        </w:rPr>
      </w:pPr>
      <w:r w:rsidRPr="005E0282">
        <w:rPr>
          <w:sz w:val="24"/>
        </w:rPr>
        <w:t>Bookmarks and Cross Referencing</w:t>
      </w:r>
    </w:p>
    <w:p w:rsidR="005E0282" w:rsidRPr="005E0282" w:rsidRDefault="005E0282" w:rsidP="005E0282">
      <w:pPr>
        <w:rPr>
          <w:sz w:val="24"/>
        </w:rPr>
      </w:pPr>
      <w:r w:rsidRPr="005E0282">
        <w:rPr>
          <w:sz w:val="24"/>
        </w:rPr>
        <w:t>Templates and Forms</w:t>
      </w:r>
    </w:p>
    <w:p w:rsidR="005E0282" w:rsidRPr="005E0282" w:rsidRDefault="005E0282" w:rsidP="005E0282">
      <w:pPr>
        <w:rPr>
          <w:sz w:val="24"/>
        </w:rPr>
      </w:pPr>
      <w:r w:rsidRPr="005E0282">
        <w:rPr>
          <w:sz w:val="24"/>
        </w:rPr>
        <w:t>Mail Merge</w:t>
      </w:r>
    </w:p>
    <w:p w:rsidR="005E0282" w:rsidRDefault="005E0282" w:rsidP="005E0282"/>
    <w:p w:rsidR="005E0282" w:rsidRDefault="005E0282" w:rsidP="005E0282">
      <w:pPr>
        <w:pStyle w:val="DiscussionHeading"/>
      </w:pPr>
      <w:r>
        <w:t>Level 4</w:t>
      </w:r>
    </w:p>
    <w:p w:rsidR="005E0282" w:rsidRPr="005E0282" w:rsidRDefault="005E0282" w:rsidP="005E0282">
      <w:pPr>
        <w:rPr>
          <w:sz w:val="24"/>
        </w:rPr>
      </w:pPr>
      <w:r w:rsidRPr="005E0282">
        <w:rPr>
          <w:sz w:val="24"/>
        </w:rPr>
        <w:t>Document Protection</w:t>
      </w:r>
    </w:p>
    <w:p w:rsidR="005E0282" w:rsidRPr="005E0282" w:rsidRDefault="005E0282" w:rsidP="005E0282">
      <w:pPr>
        <w:rPr>
          <w:sz w:val="24"/>
        </w:rPr>
      </w:pPr>
      <w:r w:rsidRPr="005E0282">
        <w:rPr>
          <w:sz w:val="24"/>
        </w:rPr>
        <w:t>Tables of Contents and Figures</w:t>
      </w:r>
    </w:p>
    <w:p w:rsidR="005E0282" w:rsidRPr="005E0282" w:rsidRDefault="005E0282" w:rsidP="005E0282">
      <w:pPr>
        <w:rPr>
          <w:sz w:val="24"/>
        </w:rPr>
      </w:pPr>
      <w:r w:rsidRPr="005E0282">
        <w:rPr>
          <w:sz w:val="24"/>
        </w:rPr>
        <w:t>Create an Index</w:t>
      </w:r>
    </w:p>
    <w:p w:rsidR="005E0282" w:rsidRPr="005E0282" w:rsidRDefault="005E0282" w:rsidP="005E0282">
      <w:pPr>
        <w:rPr>
          <w:sz w:val="24"/>
        </w:rPr>
      </w:pPr>
      <w:r w:rsidRPr="005E0282">
        <w:rPr>
          <w:sz w:val="24"/>
        </w:rPr>
        <w:t>Footnotes and Citations</w:t>
      </w:r>
    </w:p>
    <w:p w:rsidR="005E0282" w:rsidRPr="005E0282" w:rsidRDefault="005E0282" w:rsidP="005E0282">
      <w:pPr>
        <w:rPr>
          <w:sz w:val="24"/>
        </w:rPr>
      </w:pPr>
      <w:r w:rsidRPr="005E0282">
        <w:rPr>
          <w:sz w:val="24"/>
        </w:rPr>
        <w:t>Track Changes</w:t>
      </w:r>
    </w:p>
    <w:p w:rsidR="005E0282" w:rsidRPr="005E0282" w:rsidRDefault="005E0282" w:rsidP="005E0282">
      <w:pPr>
        <w:rPr>
          <w:sz w:val="24"/>
        </w:rPr>
      </w:pPr>
      <w:r w:rsidRPr="005E0282">
        <w:rPr>
          <w:sz w:val="24"/>
        </w:rPr>
        <w:t>Macros</w:t>
      </w:r>
    </w:p>
    <w:p w:rsidR="005E0282" w:rsidRPr="005E0282" w:rsidRDefault="005E0282" w:rsidP="007E0BCD">
      <w:pPr>
        <w:pStyle w:val="DiscussionHeading"/>
        <w:rPr>
          <w:sz w:val="32"/>
        </w:rPr>
        <w:sectPr w:rsidR="005E0282" w:rsidRPr="005E0282" w:rsidSect="005E0282">
          <w:type w:val="continuous"/>
          <w:pgSz w:w="12240" w:h="15840" w:code="1"/>
          <w:pgMar w:top="1440" w:right="1440" w:bottom="1440" w:left="1440" w:header="709" w:footer="709" w:gutter="0"/>
          <w:cols w:num="2" w:space="708"/>
          <w:docGrid w:linePitch="360"/>
        </w:sectPr>
      </w:pPr>
    </w:p>
    <w:p w:rsidR="004C2D6B" w:rsidRDefault="004C2D6B" w:rsidP="007E0BCD">
      <w:pPr>
        <w:pStyle w:val="DiscussionHeading"/>
      </w:pPr>
      <w:r>
        <w:lastRenderedPageBreak/>
        <w:br w:type="page"/>
      </w:r>
    </w:p>
    <w:p w:rsidR="004C2D6B" w:rsidRDefault="004C2D6B" w:rsidP="007E0BCD">
      <w:pPr>
        <w:pStyle w:val="DiscussionHeading"/>
        <w:sectPr w:rsidR="004C2D6B" w:rsidSect="004C2D6B">
          <w:type w:val="continuous"/>
          <w:pgSz w:w="12240" w:h="15840" w:code="1"/>
          <w:pgMar w:top="1440" w:right="1440" w:bottom="1440" w:left="1440" w:header="709" w:footer="709" w:gutter="0"/>
          <w:cols w:space="708"/>
          <w:docGrid w:linePitch="360"/>
        </w:sectPr>
      </w:pPr>
    </w:p>
    <w:p w:rsidR="004C2D6B" w:rsidRDefault="004C2D6B" w:rsidP="00B64426">
      <w:pPr>
        <w:pStyle w:val="DiscussionHeading"/>
      </w:pPr>
      <w:r>
        <w:lastRenderedPageBreak/>
        <w:t>Prerequisites</w:t>
      </w:r>
    </w:p>
    <w:p w:rsidR="004C2D6B" w:rsidRDefault="004C2D6B" w:rsidP="005D0C3E">
      <w:pPr>
        <w:pStyle w:val="BodyText"/>
        <w:pBdr>
          <w:bottom w:val="single" w:sz="4" w:space="1" w:color="auto"/>
        </w:pBdr>
      </w:pPr>
      <w:r>
        <w:t xml:space="preserve">This course assumes the students to have </w:t>
      </w:r>
      <w:r w:rsidR="00AE0F90">
        <w:fldChar w:fldCharType="begin"/>
      </w:r>
      <w:r>
        <w:instrText>macrobutton nomacro basic computing skills.</w:instrText>
      </w:r>
      <w:r w:rsidR="00AE0F90">
        <w:fldChar w:fldCharType="end"/>
      </w:r>
      <w:r w:rsidRPr="000B47A4">
        <w:t xml:space="preserve"> </w:t>
      </w:r>
    </w:p>
    <w:p w:rsidR="004C2D6B" w:rsidRDefault="004C2D6B" w:rsidP="000C7E94">
      <w:pPr>
        <w:pStyle w:val="DiscussionHeading"/>
        <w:sectPr w:rsidR="004C2D6B" w:rsidSect="004C2D6B">
          <w:headerReference w:type="even" r:id="rId13"/>
          <w:headerReference w:type="default" r:id="rId14"/>
          <w:footerReference w:type="even" r:id="rId15"/>
          <w:footerReference w:type="first" r:id="rId16"/>
          <w:type w:val="continuous"/>
          <w:pgSz w:w="12240" w:h="15840" w:code="1"/>
          <w:pgMar w:top="1440" w:right="1440" w:bottom="1440" w:left="1440" w:header="709" w:footer="709" w:gutter="0"/>
          <w:cols w:space="708"/>
          <w:docGrid w:linePitch="360"/>
        </w:sectPr>
      </w:pPr>
    </w:p>
    <w:p w:rsidR="004C2D6B" w:rsidRPr="000C7E94" w:rsidRDefault="004C2D6B" w:rsidP="000C7E94">
      <w:pPr>
        <w:pStyle w:val="DiscussionHeading"/>
      </w:pPr>
      <w:r w:rsidRPr="000C7E94">
        <w:lastRenderedPageBreak/>
        <w:t>Chapter 1 - Getting Started</w:t>
      </w:r>
    </w:p>
    <w:p w:rsidR="004C2D6B" w:rsidRPr="000C7E94" w:rsidRDefault="004C2D6B" w:rsidP="00A10028">
      <w:r w:rsidRPr="000C7E94">
        <w:t>Why use Word?</w:t>
      </w:r>
    </w:p>
    <w:p w:rsidR="004C2D6B" w:rsidRPr="000C7E94" w:rsidRDefault="004C2D6B" w:rsidP="00A10028">
      <w:r w:rsidRPr="000C7E94">
        <w:t>Starting Word</w:t>
      </w:r>
    </w:p>
    <w:p w:rsidR="004C2D6B" w:rsidRPr="000C7E94" w:rsidRDefault="004C2D6B" w:rsidP="00A10028">
      <w:r w:rsidRPr="000C7E94">
        <w:t>Tabs and Ribbons</w:t>
      </w:r>
    </w:p>
    <w:p w:rsidR="004C2D6B" w:rsidRPr="000C7E94" w:rsidRDefault="004C2D6B" w:rsidP="00A10028">
      <w:r w:rsidRPr="000C7E94">
        <w:t>Where’s the File Menu?</w:t>
      </w:r>
    </w:p>
    <w:p w:rsidR="004C2D6B" w:rsidRPr="000C7E94" w:rsidRDefault="004C2D6B" w:rsidP="00A10028">
      <w:r w:rsidRPr="000C7E94">
        <w:t>The Quick Access Toolbar</w:t>
      </w:r>
    </w:p>
    <w:p w:rsidR="004C2D6B" w:rsidRPr="000C7E94" w:rsidRDefault="004C2D6B" w:rsidP="00A10028">
      <w:r w:rsidRPr="000C7E94">
        <w:t>Exiting Word</w:t>
      </w:r>
    </w:p>
    <w:p w:rsidR="004C2D6B" w:rsidRPr="000C7E94" w:rsidRDefault="004C2D6B" w:rsidP="000C7E94">
      <w:pPr>
        <w:pStyle w:val="DiscussionHeading"/>
      </w:pPr>
      <w:r w:rsidRPr="000C7E94">
        <w:t>Chapter 2 - Saving Files</w:t>
      </w:r>
    </w:p>
    <w:p w:rsidR="004C2D6B" w:rsidRPr="000C7E94" w:rsidRDefault="004C2D6B" w:rsidP="00A10028">
      <w:r w:rsidRPr="000C7E94">
        <w:t>Can’t I just use the Save button?</w:t>
      </w:r>
    </w:p>
    <w:p w:rsidR="004C2D6B" w:rsidRPr="000C7E94" w:rsidRDefault="004C2D6B" w:rsidP="00A10028">
      <w:r w:rsidRPr="000C7E94">
        <w:t>Save as a .</w:t>
      </w:r>
      <w:proofErr w:type="spellStart"/>
      <w:r w:rsidRPr="000C7E94">
        <w:t>docx</w:t>
      </w:r>
      <w:proofErr w:type="spellEnd"/>
      <w:r w:rsidRPr="000C7E94">
        <w:t xml:space="preserve"> document</w:t>
      </w:r>
    </w:p>
    <w:p w:rsidR="004C2D6B" w:rsidRPr="000C7E94" w:rsidRDefault="004C2D6B" w:rsidP="00A10028">
      <w:r w:rsidRPr="000C7E94">
        <w:t>Save as a .doc document</w:t>
      </w:r>
    </w:p>
    <w:p w:rsidR="004C2D6B" w:rsidRPr="000C7E94" w:rsidRDefault="004C2D6B" w:rsidP="00A10028">
      <w:r w:rsidRPr="000C7E94">
        <w:t>Save as a .pdf document</w:t>
      </w:r>
    </w:p>
    <w:p w:rsidR="004C2D6B" w:rsidRPr="000C7E94" w:rsidRDefault="004C2D6B" w:rsidP="00A10028">
      <w:r w:rsidRPr="000C7E94">
        <w:t>Update a legacy document to .</w:t>
      </w:r>
      <w:proofErr w:type="spellStart"/>
      <w:r w:rsidRPr="000C7E94">
        <w:t>docx</w:t>
      </w:r>
      <w:proofErr w:type="spellEnd"/>
      <w:r w:rsidRPr="000C7E94">
        <w:t xml:space="preserve"> format</w:t>
      </w:r>
    </w:p>
    <w:p w:rsidR="004C2D6B" w:rsidRPr="000C7E94" w:rsidRDefault="004C2D6B" w:rsidP="00A10028">
      <w:r w:rsidRPr="000C7E94">
        <w:t>Change the default format</w:t>
      </w:r>
    </w:p>
    <w:p w:rsidR="004C2D6B" w:rsidRPr="000C7E94" w:rsidRDefault="004C2D6B" w:rsidP="000C7E94">
      <w:pPr>
        <w:pStyle w:val="DiscussionHeading"/>
      </w:pPr>
      <w:r w:rsidRPr="000C7E94">
        <w:t>Chapter 3 - Editing Text</w:t>
      </w:r>
    </w:p>
    <w:p w:rsidR="004C2D6B" w:rsidRPr="000C7E94" w:rsidRDefault="004C2D6B" w:rsidP="00A10028">
      <w:r w:rsidRPr="000C7E94">
        <w:t>The Insertion Cursor</w:t>
      </w:r>
    </w:p>
    <w:p w:rsidR="004C2D6B" w:rsidRPr="000C7E94" w:rsidRDefault="004C2D6B" w:rsidP="00A10028">
      <w:r w:rsidRPr="000C7E94">
        <w:t>Backspace and Delete</w:t>
      </w:r>
    </w:p>
    <w:p w:rsidR="004C2D6B" w:rsidRPr="000C7E94" w:rsidRDefault="004C2D6B" w:rsidP="00A10028">
      <w:r w:rsidRPr="000C7E94">
        <w:t>Select Text by Click and Drag</w:t>
      </w:r>
    </w:p>
    <w:p w:rsidR="004C2D6B" w:rsidRPr="000C7E94" w:rsidRDefault="004C2D6B" w:rsidP="00A10028">
      <w:r w:rsidRPr="000C7E94">
        <w:t>Select Text Using the Selection Bar</w:t>
      </w:r>
    </w:p>
    <w:p w:rsidR="004C2D6B" w:rsidRPr="000C7E94" w:rsidRDefault="004C2D6B" w:rsidP="00A10028">
      <w:r w:rsidRPr="000C7E94">
        <w:t>Select Text by Defining Start and End Points</w:t>
      </w:r>
    </w:p>
    <w:p w:rsidR="004C2D6B" w:rsidRPr="000C7E94" w:rsidRDefault="004C2D6B" w:rsidP="00A10028">
      <w:r w:rsidRPr="000C7E94">
        <w:t>Replace Selected Text</w:t>
      </w:r>
    </w:p>
    <w:p w:rsidR="004C2D6B" w:rsidRPr="000C7E94" w:rsidRDefault="004C2D6B" w:rsidP="00A10028">
      <w:r w:rsidRPr="000C7E94">
        <w:t>Undo and Redo</w:t>
      </w:r>
    </w:p>
    <w:p w:rsidR="004C2D6B" w:rsidRPr="000C7E94" w:rsidRDefault="004C2D6B" w:rsidP="00A10028">
      <w:r w:rsidRPr="000C7E94">
        <w:t>Cut, Copy and Paste</w:t>
      </w:r>
    </w:p>
    <w:p w:rsidR="004C2D6B" w:rsidRPr="000C7E94" w:rsidRDefault="004C2D6B" w:rsidP="00A10028">
      <w:r w:rsidRPr="000C7E94">
        <w:t>The Clipboard Task Pane</w:t>
      </w:r>
    </w:p>
    <w:p w:rsidR="004C2D6B" w:rsidRPr="000C7E94" w:rsidRDefault="004C2D6B" w:rsidP="00A10028">
      <w:r w:rsidRPr="000C7E94">
        <w:t>Pasting to Other Applications</w:t>
      </w:r>
    </w:p>
    <w:p w:rsidR="004C2D6B" w:rsidRPr="000C7E94" w:rsidRDefault="004C2D6B" w:rsidP="00A10028">
      <w:r w:rsidRPr="000C7E94">
        <w:t>Using Paste Special</w:t>
      </w:r>
    </w:p>
    <w:p w:rsidR="004C2D6B" w:rsidRPr="000C7E94" w:rsidRDefault="004C2D6B" w:rsidP="00A10028">
      <w:r w:rsidRPr="000C7E94">
        <w:t>The Paste Options Button</w:t>
      </w:r>
    </w:p>
    <w:p w:rsidR="004C2D6B" w:rsidRPr="000C7E94" w:rsidRDefault="004C2D6B" w:rsidP="00A10028">
      <w:r w:rsidRPr="000C7E94">
        <w:t>Drag and Drop Editing</w:t>
      </w:r>
    </w:p>
    <w:p w:rsidR="004C2D6B" w:rsidRPr="000C7E94" w:rsidRDefault="004C2D6B" w:rsidP="00A10028">
      <w:r w:rsidRPr="000C7E94">
        <w:t>Overtype Mode</w:t>
      </w:r>
    </w:p>
    <w:p w:rsidR="004C2D6B" w:rsidRPr="000C7E94" w:rsidRDefault="004C2D6B" w:rsidP="000C7E94">
      <w:pPr>
        <w:pStyle w:val="DiscussionHeading"/>
      </w:pPr>
      <w:r w:rsidRPr="000C7E94">
        <w:t>Chapter 4 - Format Text</w:t>
      </w:r>
    </w:p>
    <w:p w:rsidR="004C2D6B" w:rsidRPr="000C7E94" w:rsidRDefault="004C2D6B" w:rsidP="00A10028">
      <w:r w:rsidRPr="000C7E94">
        <w:t>Formatting Text</w:t>
      </w:r>
    </w:p>
    <w:p w:rsidR="004C2D6B" w:rsidRPr="000C7E94" w:rsidRDefault="004C2D6B" w:rsidP="00A10028">
      <w:r w:rsidRPr="000C7E94">
        <w:t>Bold, Italics and Underline</w:t>
      </w:r>
    </w:p>
    <w:p w:rsidR="004C2D6B" w:rsidRPr="000C7E94" w:rsidRDefault="004C2D6B" w:rsidP="00A10028">
      <w:r w:rsidRPr="000C7E94">
        <w:t>Font Face</w:t>
      </w:r>
    </w:p>
    <w:p w:rsidR="004C2D6B" w:rsidRPr="000C7E94" w:rsidRDefault="004C2D6B" w:rsidP="00A10028">
      <w:r w:rsidRPr="000C7E94">
        <w:t>Font Size</w:t>
      </w:r>
    </w:p>
    <w:p w:rsidR="004C2D6B" w:rsidRPr="000C7E94" w:rsidRDefault="004C2D6B" w:rsidP="00A10028">
      <w:r w:rsidRPr="000C7E94">
        <w:t>Font Colour and Highlight Colour</w:t>
      </w:r>
    </w:p>
    <w:p w:rsidR="004C2D6B" w:rsidRPr="000C7E94" w:rsidRDefault="004C2D6B" w:rsidP="00A10028">
      <w:r w:rsidRPr="000C7E94">
        <w:t>Superscript and Subscript</w:t>
      </w:r>
    </w:p>
    <w:p w:rsidR="004C2D6B" w:rsidRPr="000C7E94" w:rsidRDefault="004C2D6B" w:rsidP="00A10028">
      <w:r w:rsidRPr="000C7E94">
        <w:lastRenderedPageBreak/>
        <w:t>Change Case</w:t>
      </w:r>
    </w:p>
    <w:p w:rsidR="004C2D6B" w:rsidRPr="000C7E94" w:rsidRDefault="004C2D6B" w:rsidP="00A10028">
      <w:r w:rsidRPr="000C7E94">
        <w:t>Format Painter</w:t>
      </w:r>
    </w:p>
    <w:p w:rsidR="004C2D6B" w:rsidRPr="000C7E94" w:rsidRDefault="004C2D6B" w:rsidP="00A10028">
      <w:r w:rsidRPr="000C7E94">
        <w:t>Clear Formatting</w:t>
      </w:r>
    </w:p>
    <w:p w:rsidR="004C2D6B" w:rsidRPr="000C7E94" w:rsidRDefault="004C2D6B" w:rsidP="000C7E94">
      <w:pPr>
        <w:pStyle w:val="DiscussionHeading"/>
      </w:pPr>
      <w:r w:rsidRPr="000C7E94">
        <w:t>Chapter 5 - Format Paragraphs</w:t>
      </w:r>
    </w:p>
    <w:p w:rsidR="004C2D6B" w:rsidRPr="000C7E94" w:rsidRDefault="004C2D6B" w:rsidP="00A10028">
      <w:r w:rsidRPr="000C7E94">
        <w:t>Alignment</w:t>
      </w:r>
    </w:p>
    <w:p w:rsidR="004C2D6B" w:rsidRPr="000C7E94" w:rsidRDefault="004C2D6B" w:rsidP="00A10028">
      <w:r w:rsidRPr="000C7E94">
        <w:t>Paragraph Spacing</w:t>
      </w:r>
    </w:p>
    <w:p w:rsidR="004C2D6B" w:rsidRPr="000C7E94" w:rsidRDefault="004C2D6B" w:rsidP="00A10028">
      <w:r w:rsidRPr="000C7E94">
        <w:t>Line Spacing</w:t>
      </w:r>
    </w:p>
    <w:p w:rsidR="004C2D6B" w:rsidRPr="000C7E94" w:rsidRDefault="004C2D6B" w:rsidP="00A10028">
      <w:r w:rsidRPr="000C7E94">
        <w:t>Turn on the Rulers</w:t>
      </w:r>
    </w:p>
    <w:p w:rsidR="004C2D6B" w:rsidRPr="000C7E94" w:rsidRDefault="004C2D6B" w:rsidP="00A10028">
      <w:r w:rsidRPr="000C7E94">
        <w:t>Set Tab Stops using the Ruler</w:t>
      </w:r>
    </w:p>
    <w:p w:rsidR="004C2D6B" w:rsidRPr="000C7E94" w:rsidRDefault="004C2D6B" w:rsidP="00A10028">
      <w:r w:rsidRPr="000C7E94">
        <w:t>Set Tab Stops using the Dialog Box</w:t>
      </w:r>
    </w:p>
    <w:p w:rsidR="004C2D6B" w:rsidRPr="000C7E94" w:rsidRDefault="004C2D6B" w:rsidP="00A10028">
      <w:r w:rsidRPr="000C7E94">
        <w:t>Leader Tabs</w:t>
      </w:r>
    </w:p>
    <w:p w:rsidR="004C2D6B" w:rsidRPr="000C7E94" w:rsidRDefault="004C2D6B" w:rsidP="00A10028">
      <w:r w:rsidRPr="000C7E94">
        <w:t>Indents</w:t>
      </w:r>
    </w:p>
    <w:p w:rsidR="004C2D6B" w:rsidRPr="000C7E94" w:rsidRDefault="004C2D6B" w:rsidP="00A10028">
      <w:r w:rsidRPr="000C7E94">
        <w:t>Convert Tabbed Text into a Table</w:t>
      </w:r>
    </w:p>
    <w:p w:rsidR="004C2D6B" w:rsidRPr="000C7E94" w:rsidRDefault="004C2D6B" w:rsidP="000C7E94">
      <w:pPr>
        <w:pStyle w:val="DiscussionHeading"/>
      </w:pPr>
      <w:r w:rsidRPr="000C7E94">
        <w:t>Chapter 6 - Format Documents</w:t>
      </w:r>
    </w:p>
    <w:p w:rsidR="004C2D6B" w:rsidRPr="000C7E94" w:rsidRDefault="004C2D6B" w:rsidP="00A10028">
      <w:r w:rsidRPr="000C7E94">
        <w:t>Non-Printing Characters</w:t>
      </w:r>
    </w:p>
    <w:p w:rsidR="004C2D6B" w:rsidRPr="000C7E94" w:rsidRDefault="004C2D6B" w:rsidP="00A10028">
      <w:r w:rsidRPr="000C7E94">
        <w:t>Manual Page Breaks</w:t>
      </w:r>
    </w:p>
    <w:p w:rsidR="004C2D6B" w:rsidRPr="000C7E94" w:rsidRDefault="004C2D6B" w:rsidP="00A10028">
      <w:r w:rsidRPr="000C7E94">
        <w:t>Change the Margins</w:t>
      </w:r>
    </w:p>
    <w:p w:rsidR="004C2D6B" w:rsidRPr="000C7E94" w:rsidRDefault="004C2D6B" w:rsidP="00A10028">
      <w:r w:rsidRPr="000C7E94">
        <w:t>Change the Page Orientation</w:t>
      </w:r>
    </w:p>
    <w:p w:rsidR="004C2D6B" w:rsidRPr="000C7E94" w:rsidRDefault="004C2D6B" w:rsidP="00A10028">
      <w:r w:rsidRPr="000C7E94">
        <w:t>Change the Page Size</w:t>
      </w:r>
    </w:p>
    <w:p w:rsidR="004C2D6B" w:rsidRPr="000C7E94" w:rsidRDefault="004C2D6B" w:rsidP="00A10028">
      <w:r w:rsidRPr="000C7E94">
        <w:t>Picture Watermarks</w:t>
      </w:r>
    </w:p>
    <w:p w:rsidR="004C2D6B" w:rsidRPr="000C7E94" w:rsidRDefault="004C2D6B" w:rsidP="00A10028">
      <w:r w:rsidRPr="000C7E94">
        <w:t>Text Watermarks</w:t>
      </w:r>
    </w:p>
    <w:p w:rsidR="004C2D6B" w:rsidRPr="000C7E94" w:rsidRDefault="004C2D6B" w:rsidP="000C7E94">
      <w:pPr>
        <w:pStyle w:val="DiscussionHeading"/>
      </w:pPr>
      <w:r w:rsidRPr="000C7E94">
        <w:t>Chapter 7 - Spell Checking</w:t>
      </w:r>
    </w:p>
    <w:p w:rsidR="004C2D6B" w:rsidRPr="000C7E94" w:rsidRDefault="004C2D6B" w:rsidP="00A10028">
      <w:r w:rsidRPr="000C7E94">
        <w:t xml:space="preserve">Check Spelling </w:t>
      </w:r>
      <w:proofErr w:type="gramStart"/>
      <w:r w:rsidRPr="000C7E94">
        <w:t>As</w:t>
      </w:r>
      <w:proofErr w:type="gramEnd"/>
      <w:r w:rsidRPr="000C7E94">
        <w:t xml:space="preserve"> You Type</w:t>
      </w:r>
    </w:p>
    <w:p w:rsidR="004C2D6B" w:rsidRPr="000C7E94" w:rsidRDefault="004C2D6B" w:rsidP="00A10028">
      <w:r w:rsidRPr="000C7E94">
        <w:t>Add to the Custom Dictionary</w:t>
      </w:r>
    </w:p>
    <w:p w:rsidR="004C2D6B" w:rsidRPr="000C7E94" w:rsidRDefault="004C2D6B" w:rsidP="00A10028">
      <w:r w:rsidRPr="000C7E94">
        <w:t>Edit the Custom Dictionary</w:t>
      </w:r>
    </w:p>
    <w:p w:rsidR="004C2D6B" w:rsidRPr="000C7E94" w:rsidRDefault="004C2D6B" w:rsidP="00A10028">
      <w:r w:rsidRPr="000C7E94">
        <w:t>AutoCorrect</w:t>
      </w:r>
    </w:p>
    <w:p w:rsidR="004C2D6B" w:rsidRPr="000C7E94" w:rsidRDefault="004C2D6B" w:rsidP="00A10028">
      <w:r w:rsidRPr="000C7E94">
        <w:t>Change the Dictionary</w:t>
      </w:r>
    </w:p>
    <w:p w:rsidR="004C2D6B" w:rsidRPr="000C7E94" w:rsidRDefault="004C2D6B" w:rsidP="00A10028">
      <w:r w:rsidRPr="000C7E94">
        <w:t>Grammar Checking</w:t>
      </w:r>
    </w:p>
    <w:p w:rsidR="004C2D6B" w:rsidRPr="000C7E94" w:rsidRDefault="004C2D6B" w:rsidP="00A10028">
      <w:r w:rsidRPr="000C7E94">
        <w:t>Check the Entire Document</w:t>
      </w:r>
    </w:p>
    <w:p w:rsidR="004C2D6B" w:rsidRPr="000C7E94" w:rsidRDefault="004C2D6B" w:rsidP="000C7E94">
      <w:pPr>
        <w:pStyle w:val="DiscussionHeading"/>
      </w:pPr>
      <w:r w:rsidRPr="000C7E94">
        <w:t>Chapter 8 - Printing</w:t>
      </w:r>
    </w:p>
    <w:p w:rsidR="004C2D6B" w:rsidRPr="000C7E94" w:rsidRDefault="004C2D6B" w:rsidP="00A10028">
      <w:r w:rsidRPr="000C7E94">
        <w:t>Print Preview</w:t>
      </w:r>
    </w:p>
    <w:p w:rsidR="004C2D6B" w:rsidRPr="000C7E94" w:rsidRDefault="004C2D6B" w:rsidP="00A10028">
      <w:r w:rsidRPr="000C7E94">
        <w:t>Printing</w:t>
      </w:r>
    </w:p>
    <w:p w:rsidR="004C2D6B" w:rsidRPr="000C7E94" w:rsidRDefault="004C2D6B" w:rsidP="00A10028">
      <w:r w:rsidRPr="000C7E94">
        <w:t>Print the Selected Range</w:t>
      </w:r>
    </w:p>
    <w:p w:rsidR="004C2D6B" w:rsidRPr="000C7E94" w:rsidRDefault="004C2D6B" w:rsidP="00A10028">
      <w:r w:rsidRPr="000C7E94">
        <w:t>Other Print Options</w:t>
      </w:r>
    </w:p>
    <w:p w:rsidR="004C2D6B" w:rsidRDefault="004C2D6B" w:rsidP="000C7E94">
      <w:pPr>
        <w:pStyle w:val="BodyText"/>
        <w:sectPr w:rsidR="004C2D6B" w:rsidSect="000C7E94">
          <w:type w:val="continuous"/>
          <w:pgSz w:w="12240" w:h="15840" w:code="1"/>
          <w:pgMar w:top="1440" w:right="1440" w:bottom="1440" w:left="1440" w:header="709" w:footer="709" w:gutter="0"/>
          <w:pgNumType w:start="1"/>
          <w:cols w:num="2" w:space="708"/>
          <w:docGrid w:linePitch="360"/>
        </w:sectPr>
      </w:pPr>
    </w:p>
    <w:p w:rsidR="004C2D6B" w:rsidRDefault="004C2D6B" w:rsidP="00B64426">
      <w:pPr>
        <w:pStyle w:val="DiscussionHeading"/>
      </w:pPr>
      <w:r>
        <w:lastRenderedPageBreak/>
        <w:t>Prerequisites</w:t>
      </w:r>
    </w:p>
    <w:p w:rsidR="004C2D6B" w:rsidRDefault="004C2D6B" w:rsidP="005D0C3E">
      <w:pPr>
        <w:pStyle w:val="BodyText"/>
        <w:pBdr>
          <w:bottom w:val="single" w:sz="4" w:space="1" w:color="auto"/>
        </w:pBdr>
      </w:pPr>
      <w:r>
        <w:t xml:space="preserve">This course assumes the student to have </w:t>
      </w:r>
      <w:r w:rsidR="00AE0F90">
        <w:fldChar w:fldCharType="begin"/>
      </w:r>
      <w:r>
        <w:instrText>macrobut</w:instrText>
      </w:r>
      <w:r w:rsidR="000A6980">
        <w:instrText>ton nomacro  completed the prec</w:instrText>
      </w:r>
      <w:r>
        <w:instrText>eding Levels, or have equivalent knowledge.</w:instrText>
      </w:r>
      <w:r w:rsidR="00AE0F90">
        <w:fldChar w:fldCharType="end"/>
      </w:r>
    </w:p>
    <w:p w:rsidR="004C2D6B" w:rsidRDefault="004C2D6B" w:rsidP="001D79F1">
      <w:pPr>
        <w:pStyle w:val="DiscussionHeading"/>
        <w:sectPr w:rsidR="004C2D6B" w:rsidSect="004C2D6B">
          <w:headerReference w:type="even" r:id="rId17"/>
          <w:headerReference w:type="default" r:id="rId18"/>
          <w:footerReference w:type="even" r:id="rId19"/>
          <w:footerReference w:type="first" r:id="rId20"/>
          <w:type w:val="continuous"/>
          <w:pgSz w:w="12240" w:h="15840" w:code="1"/>
          <w:pgMar w:top="1440" w:right="1440" w:bottom="1440" w:left="1440" w:header="709" w:footer="709" w:gutter="0"/>
          <w:pgNumType w:start="3"/>
          <w:cols w:space="708"/>
          <w:docGrid w:linePitch="360"/>
        </w:sectPr>
      </w:pPr>
    </w:p>
    <w:p w:rsidR="004C2D6B" w:rsidRPr="008A77E5" w:rsidRDefault="004C2D6B" w:rsidP="001D79F1">
      <w:pPr>
        <w:pStyle w:val="DiscussionHeading"/>
      </w:pPr>
      <w:bookmarkStart w:id="1" w:name="Styles"/>
      <w:bookmarkEnd w:id="1"/>
      <w:r>
        <w:lastRenderedPageBreak/>
        <w:t xml:space="preserve">Chapter 1 - </w:t>
      </w:r>
      <w:r w:rsidRPr="008A77E5">
        <w:t>Styles</w:t>
      </w:r>
    </w:p>
    <w:p w:rsidR="004C2D6B" w:rsidRPr="008A77E5" w:rsidRDefault="004C2D6B" w:rsidP="00A90539">
      <w:r w:rsidRPr="008A77E5">
        <w:t>Use Quick Styles</w:t>
      </w:r>
    </w:p>
    <w:p w:rsidR="004C2D6B" w:rsidRPr="008A77E5" w:rsidRDefault="004C2D6B" w:rsidP="00A90539">
      <w:r w:rsidRPr="008A77E5">
        <w:t>Redefine Styles</w:t>
      </w:r>
    </w:p>
    <w:p w:rsidR="004C2D6B" w:rsidRPr="008A77E5" w:rsidRDefault="004C2D6B" w:rsidP="00A90539">
      <w:r w:rsidRPr="008A77E5">
        <w:t>Create a Custom Style</w:t>
      </w:r>
    </w:p>
    <w:p w:rsidR="004C2D6B" w:rsidRPr="008A77E5" w:rsidRDefault="004C2D6B" w:rsidP="00A90539">
      <w:r w:rsidRPr="008A77E5">
        <w:t>The Styles Window</w:t>
      </w:r>
    </w:p>
    <w:p w:rsidR="004C2D6B" w:rsidRPr="008A77E5" w:rsidRDefault="004C2D6B" w:rsidP="00A90539">
      <w:r w:rsidRPr="008A77E5">
        <w:t>Add Custom Styles to the Normal Template</w:t>
      </w:r>
    </w:p>
    <w:p w:rsidR="004C2D6B" w:rsidRPr="008A77E5" w:rsidRDefault="004C2D6B" w:rsidP="001D79F1">
      <w:pPr>
        <w:pStyle w:val="DiscussionHeading"/>
      </w:pPr>
      <w:r>
        <w:t xml:space="preserve">Chapter 2 - </w:t>
      </w:r>
      <w:r w:rsidRPr="008A77E5">
        <w:t>Using Find and Replace</w:t>
      </w:r>
    </w:p>
    <w:p w:rsidR="004C2D6B" w:rsidRPr="008A77E5" w:rsidRDefault="004C2D6B" w:rsidP="00A90539">
      <w:r w:rsidRPr="008A77E5">
        <w:t>Find Text</w:t>
      </w:r>
    </w:p>
    <w:p w:rsidR="004C2D6B" w:rsidRPr="008A77E5" w:rsidRDefault="004C2D6B" w:rsidP="00A90539">
      <w:r w:rsidRPr="008A77E5">
        <w:t>Find Whole Words Only</w:t>
      </w:r>
    </w:p>
    <w:p w:rsidR="004C2D6B" w:rsidRPr="008A77E5" w:rsidRDefault="004C2D6B" w:rsidP="00A90539">
      <w:r w:rsidRPr="008A77E5">
        <w:t>Find Special Characters</w:t>
      </w:r>
    </w:p>
    <w:p w:rsidR="004C2D6B" w:rsidRPr="008A77E5" w:rsidRDefault="00AE0F90" w:rsidP="00A90539">
      <w:r>
        <w:fldChar w:fldCharType="begin"/>
      </w:r>
      <w:r w:rsidR="00EC4730">
        <w:instrText xml:space="preserve"> XE "</w:instrText>
      </w:r>
      <w:r w:rsidR="00EC4730" w:rsidRPr="003E26E2">
        <w:instrText>Styles:Finding</w:instrText>
      </w:r>
      <w:r w:rsidR="00EC4730">
        <w:instrText xml:space="preserve">" </w:instrText>
      </w:r>
      <w:r>
        <w:fldChar w:fldCharType="end"/>
      </w:r>
      <w:r w:rsidR="004C2D6B" w:rsidRPr="008A77E5">
        <w:t>Find a Style</w:t>
      </w:r>
    </w:p>
    <w:p w:rsidR="004C2D6B" w:rsidRPr="008A77E5" w:rsidRDefault="004C2D6B" w:rsidP="00A90539">
      <w:r w:rsidRPr="008A77E5">
        <w:t>Browse Objects</w:t>
      </w:r>
    </w:p>
    <w:p w:rsidR="004C2D6B" w:rsidRPr="008A77E5" w:rsidRDefault="004C2D6B" w:rsidP="00A90539">
      <w:r w:rsidRPr="008A77E5">
        <w:t>Replace</w:t>
      </w:r>
    </w:p>
    <w:p w:rsidR="004C2D6B" w:rsidRPr="008A77E5" w:rsidRDefault="004C2D6B" w:rsidP="00A90539">
      <w:r w:rsidRPr="008A77E5">
        <w:t xml:space="preserve">The Go </w:t>
      </w:r>
      <w:proofErr w:type="gramStart"/>
      <w:r w:rsidRPr="008A77E5">
        <w:t>To</w:t>
      </w:r>
      <w:proofErr w:type="gramEnd"/>
      <w:r w:rsidRPr="008A77E5">
        <w:t xml:space="preserve"> Dialog</w:t>
      </w:r>
    </w:p>
    <w:p w:rsidR="004C2D6B" w:rsidRPr="008A77E5" w:rsidRDefault="004C2D6B" w:rsidP="001D79F1">
      <w:pPr>
        <w:pStyle w:val="DiscussionHeading"/>
      </w:pPr>
      <w:r>
        <w:t xml:space="preserve">Chapter 3 - </w:t>
      </w:r>
      <w:r w:rsidRPr="008A77E5">
        <w:t>Quick Parts</w:t>
      </w:r>
    </w:p>
    <w:p w:rsidR="004C2D6B" w:rsidRPr="008A77E5" w:rsidRDefault="004C2D6B" w:rsidP="00A90539">
      <w:r w:rsidRPr="008A77E5">
        <w:t>Create a Quick Part</w:t>
      </w:r>
    </w:p>
    <w:p w:rsidR="004C2D6B" w:rsidRPr="008A77E5" w:rsidRDefault="004C2D6B" w:rsidP="00A90539">
      <w:r w:rsidRPr="008A77E5">
        <w:t>Save the Building Blocks Template</w:t>
      </w:r>
    </w:p>
    <w:p w:rsidR="004C2D6B" w:rsidRPr="008A77E5" w:rsidRDefault="004C2D6B" w:rsidP="00A90539">
      <w:r w:rsidRPr="008A77E5">
        <w:t>Insert a Quick Part</w:t>
      </w:r>
    </w:p>
    <w:p w:rsidR="004C2D6B" w:rsidRPr="008A77E5" w:rsidRDefault="004C2D6B" w:rsidP="00A90539">
      <w:r w:rsidRPr="008A77E5">
        <w:t>Delete a Quick Part</w:t>
      </w:r>
    </w:p>
    <w:p w:rsidR="004C2D6B" w:rsidRPr="008A77E5" w:rsidRDefault="004C2D6B" w:rsidP="001D79F1">
      <w:pPr>
        <w:pStyle w:val="DiscussionHeading"/>
      </w:pPr>
      <w:r>
        <w:t xml:space="preserve">Chapter 4 - </w:t>
      </w:r>
      <w:r w:rsidRPr="008A77E5">
        <w:t>Bullets and Numbers</w:t>
      </w:r>
    </w:p>
    <w:p w:rsidR="004C2D6B" w:rsidRPr="008A77E5" w:rsidRDefault="004C2D6B" w:rsidP="00A90539">
      <w:r w:rsidRPr="008A77E5">
        <w:t>Applying Bullets and Numbers</w:t>
      </w:r>
    </w:p>
    <w:p w:rsidR="004C2D6B" w:rsidRPr="008A77E5" w:rsidRDefault="004C2D6B" w:rsidP="00A90539">
      <w:r w:rsidRPr="008A77E5">
        <w:t>Modifying Bullets and Numbers</w:t>
      </w:r>
    </w:p>
    <w:p w:rsidR="004C2D6B" w:rsidRPr="008A77E5" w:rsidRDefault="004C2D6B" w:rsidP="00A90539">
      <w:r w:rsidRPr="008A77E5">
        <w:t>Increase the Paragraph Spacing</w:t>
      </w:r>
    </w:p>
    <w:p w:rsidR="004C2D6B" w:rsidRPr="008A77E5" w:rsidRDefault="004C2D6B" w:rsidP="00A90539">
      <w:r w:rsidRPr="008A77E5">
        <w:t>Restart or Continue Numbering</w:t>
      </w:r>
    </w:p>
    <w:p w:rsidR="004C2D6B" w:rsidRPr="008A77E5" w:rsidRDefault="004C2D6B" w:rsidP="00A90539">
      <w:r w:rsidRPr="008A77E5">
        <w:t>Sorting Lists</w:t>
      </w:r>
    </w:p>
    <w:p w:rsidR="004C2D6B" w:rsidRPr="008A77E5" w:rsidRDefault="004C2D6B" w:rsidP="00A90539">
      <w:r w:rsidRPr="008A77E5">
        <w:t xml:space="preserve">Paste List </w:t>
      </w:r>
      <w:proofErr w:type="gramStart"/>
      <w:r w:rsidRPr="008A77E5">
        <w:t>Without</w:t>
      </w:r>
      <w:proofErr w:type="gramEnd"/>
      <w:r w:rsidRPr="008A77E5">
        <w:t xml:space="preserve"> Merging</w:t>
      </w:r>
    </w:p>
    <w:p w:rsidR="004C2D6B" w:rsidRPr="008A77E5" w:rsidRDefault="004C2D6B" w:rsidP="00A90539">
      <w:r w:rsidRPr="008A77E5">
        <w:t>Separate Bullets and Text</w:t>
      </w:r>
    </w:p>
    <w:p w:rsidR="004C2D6B" w:rsidRPr="008A77E5" w:rsidRDefault="004C2D6B" w:rsidP="00A90539">
      <w:r w:rsidRPr="008A77E5">
        <w:t>Apply a Multilevel List</w:t>
      </w:r>
    </w:p>
    <w:p w:rsidR="004C2D6B" w:rsidRPr="008A77E5" w:rsidRDefault="004C2D6B" w:rsidP="00A90539">
      <w:r w:rsidRPr="008A77E5">
        <w:t>Modifying a Multilevel List</w:t>
      </w:r>
    </w:p>
    <w:p w:rsidR="004C2D6B" w:rsidRPr="008A77E5" w:rsidRDefault="004C2D6B" w:rsidP="00A90539">
      <w:r w:rsidRPr="008A77E5">
        <w:t>Multilevel Numbering using Styles</w:t>
      </w:r>
    </w:p>
    <w:p w:rsidR="004C2D6B" w:rsidRPr="008A77E5" w:rsidRDefault="004C2D6B" w:rsidP="001D79F1">
      <w:pPr>
        <w:pStyle w:val="DiscussionHeading"/>
      </w:pPr>
      <w:r>
        <w:t xml:space="preserve">Chapter 5 - </w:t>
      </w:r>
      <w:r w:rsidRPr="008A77E5">
        <w:t>Tables</w:t>
      </w:r>
    </w:p>
    <w:p w:rsidR="004C2D6B" w:rsidRPr="008A77E5" w:rsidRDefault="004C2D6B" w:rsidP="00A90539">
      <w:r w:rsidRPr="008A77E5">
        <w:t>Insert a Table</w:t>
      </w:r>
    </w:p>
    <w:p w:rsidR="004C2D6B" w:rsidRPr="008A77E5" w:rsidRDefault="004C2D6B" w:rsidP="00A90539">
      <w:r w:rsidRPr="008A77E5">
        <w:t>Enter Data into the Table</w:t>
      </w:r>
    </w:p>
    <w:p w:rsidR="004C2D6B" w:rsidRPr="008A77E5" w:rsidRDefault="004C2D6B" w:rsidP="00A90539">
      <w:r w:rsidRPr="008A77E5">
        <w:lastRenderedPageBreak/>
        <w:t>Add More Rows</w:t>
      </w:r>
      <w:r>
        <w:t xml:space="preserve"> and</w:t>
      </w:r>
      <w:r w:rsidRPr="008A77E5">
        <w:t xml:space="preserve"> Columns</w:t>
      </w:r>
    </w:p>
    <w:p w:rsidR="004C2D6B" w:rsidRPr="008A77E5" w:rsidRDefault="004C2D6B" w:rsidP="00A90539">
      <w:r w:rsidRPr="008A77E5">
        <w:t>Delete Rows and Columns</w:t>
      </w:r>
    </w:p>
    <w:p w:rsidR="004C2D6B" w:rsidRPr="008A77E5" w:rsidRDefault="004C2D6B" w:rsidP="00A90539">
      <w:r w:rsidRPr="008A77E5">
        <w:t>Resize Columns and Rows</w:t>
      </w:r>
    </w:p>
    <w:p w:rsidR="004C2D6B" w:rsidRPr="008A77E5" w:rsidRDefault="004C2D6B" w:rsidP="00A90539">
      <w:r w:rsidRPr="008A77E5">
        <w:t>Centre the Table on the Page</w:t>
      </w:r>
    </w:p>
    <w:p w:rsidR="004C2D6B" w:rsidRPr="008A77E5" w:rsidRDefault="004C2D6B" w:rsidP="00A90539">
      <w:r w:rsidRPr="008A77E5">
        <w:t>Quick Tables</w:t>
      </w:r>
    </w:p>
    <w:p w:rsidR="004C2D6B" w:rsidRPr="008A77E5" w:rsidRDefault="004C2D6B" w:rsidP="00A90539">
      <w:r>
        <w:t xml:space="preserve">Create and </w:t>
      </w:r>
      <w:r w:rsidRPr="008A77E5">
        <w:t>Apply Table Style</w:t>
      </w:r>
      <w:r>
        <w:t>s</w:t>
      </w:r>
    </w:p>
    <w:p w:rsidR="004C2D6B" w:rsidRPr="008A77E5" w:rsidRDefault="004C2D6B" w:rsidP="00A90539">
      <w:r w:rsidRPr="008A77E5">
        <w:t>Sort Tables</w:t>
      </w:r>
    </w:p>
    <w:p w:rsidR="004C2D6B" w:rsidRPr="008A77E5" w:rsidRDefault="004C2D6B" w:rsidP="00A90539">
      <w:r w:rsidRPr="008A77E5">
        <w:t>Repeat Headings</w:t>
      </w:r>
    </w:p>
    <w:p w:rsidR="004C2D6B" w:rsidRPr="008A77E5" w:rsidRDefault="004C2D6B" w:rsidP="00A90539">
      <w:r w:rsidRPr="008A77E5">
        <w:t>Add a Caption</w:t>
      </w:r>
    </w:p>
    <w:p w:rsidR="004C2D6B" w:rsidRPr="008A77E5" w:rsidRDefault="004C2D6B" w:rsidP="001D79F1">
      <w:pPr>
        <w:pStyle w:val="DiscussionHeading"/>
      </w:pPr>
      <w:r>
        <w:t xml:space="preserve">Chapter 6 - </w:t>
      </w:r>
      <w:r w:rsidRPr="008A77E5">
        <w:t>Borders</w:t>
      </w:r>
    </w:p>
    <w:p w:rsidR="004C2D6B" w:rsidRPr="008A77E5" w:rsidRDefault="004C2D6B" w:rsidP="00A90539">
      <w:r w:rsidRPr="008A77E5">
        <w:t>Page Borders</w:t>
      </w:r>
    </w:p>
    <w:p w:rsidR="004C2D6B" w:rsidRPr="008A77E5" w:rsidRDefault="004C2D6B" w:rsidP="00A90539">
      <w:r w:rsidRPr="008A77E5">
        <w:t>Modify the Border</w:t>
      </w:r>
    </w:p>
    <w:p w:rsidR="004C2D6B" w:rsidRPr="008A77E5" w:rsidRDefault="004C2D6B" w:rsidP="00A90539">
      <w:r w:rsidRPr="008A77E5">
        <w:t>Border Art</w:t>
      </w:r>
    </w:p>
    <w:p w:rsidR="004C2D6B" w:rsidRPr="008A77E5" w:rsidRDefault="004C2D6B" w:rsidP="00A90539">
      <w:r w:rsidRPr="008A77E5">
        <w:t>Remove the Page Border</w:t>
      </w:r>
    </w:p>
    <w:p w:rsidR="004C2D6B" w:rsidRPr="008A77E5" w:rsidRDefault="004C2D6B" w:rsidP="00A90539">
      <w:r w:rsidRPr="008A77E5">
        <w:t xml:space="preserve">Borders </w:t>
      </w:r>
      <w:proofErr w:type="gramStart"/>
      <w:r w:rsidRPr="008A77E5">
        <w:t>Around</w:t>
      </w:r>
      <w:proofErr w:type="gramEnd"/>
      <w:r w:rsidRPr="008A77E5">
        <w:t xml:space="preserve"> Selections</w:t>
      </w:r>
    </w:p>
    <w:p w:rsidR="004C2D6B" w:rsidRPr="008A77E5" w:rsidRDefault="004C2D6B" w:rsidP="00A90539">
      <w:r w:rsidRPr="008A77E5">
        <w:t>Place a Line</w:t>
      </w:r>
    </w:p>
    <w:p w:rsidR="004C2D6B" w:rsidRPr="008A77E5" w:rsidRDefault="004C2D6B" w:rsidP="00A90539">
      <w:r w:rsidRPr="008A77E5">
        <w:t>Table Borders</w:t>
      </w:r>
    </w:p>
    <w:p w:rsidR="004C2D6B" w:rsidRPr="008A77E5" w:rsidRDefault="004C2D6B" w:rsidP="00A90539">
      <w:r w:rsidRPr="008A77E5">
        <w:t>Remove Table Borders</w:t>
      </w:r>
    </w:p>
    <w:p w:rsidR="004C2D6B" w:rsidRPr="008A77E5" w:rsidRDefault="004C2D6B" w:rsidP="001D79F1">
      <w:pPr>
        <w:pStyle w:val="DiscussionHeading"/>
      </w:pPr>
      <w:r>
        <w:t xml:space="preserve">Chapter 7 - </w:t>
      </w:r>
      <w:r w:rsidRPr="008A77E5">
        <w:t>Symbols and the ASCII/ANSI character set</w:t>
      </w:r>
    </w:p>
    <w:p w:rsidR="004C2D6B" w:rsidRPr="008A77E5" w:rsidRDefault="004C2D6B" w:rsidP="00A90539">
      <w:r w:rsidRPr="008A77E5">
        <w:t>Inserting Symbols</w:t>
      </w:r>
    </w:p>
    <w:p w:rsidR="004C2D6B" w:rsidRPr="008A77E5" w:rsidRDefault="004C2D6B" w:rsidP="00A90539">
      <w:r w:rsidRPr="008A77E5">
        <w:t>The ASCII/ANSI character set</w:t>
      </w:r>
    </w:p>
    <w:p w:rsidR="004C2D6B" w:rsidRPr="008A77E5" w:rsidRDefault="004C2D6B" w:rsidP="00A90539">
      <w:r w:rsidRPr="008A77E5">
        <w:t>Ticks and Crosses using ANSI</w:t>
      </w:r>
    </w:p>
    <w:p w:rsidR="004C2D6B" w:rsidRPr="008A77E5" w:rsidRDefault="004C2D6B" w:rsidP="001D79F1">
      <w:pPr>
        <w:pStyle w:val="DiscussionHeading"/>
      </w:pPr>
      <w:r>
        <w:t xml:space="preserve">Chapter 8 - </w:t>
      </w:r>
      <w:r w:rsidRPr="008A77E5">
        <w:t>Illustrations</w:t>
      </w:r>
    </w:p>
    <w:p w:rsidR="004C2D6B" w:rsidRPr="008A77E5" w:rsidRDefault="004C2D6B" w:rsidP="00A90539">
      <w:r w:rsidRPr="008A77E5">
        <w:t>Pictures</w:t>
      </w:r>
    </w:p>
    <w:p w:rsidR="004C2D6B" w:rsidRPr="008A77E5" w:rsidRDefault="004C2D6B" w:rsidP="00A90539">
      <w:r w:rsidRPr="008A77E5">
        <w:t>Resize the Image</w:t>
      </w:r>
    </w:p>
    <w:p w:rsidR="004C2D6B" w:rsidRPr="008A77E5" w:rsidRDefault="004C2D6B" w:rsidP="00A90539">
      <w:r w:rsidRPr="008A77E5">
        <w:t>Change the Text Wrapping</w:t>
      </w:r>
    </w:p>
    <w:p w:rsidR="004C2D6B" w:rsidRPr="008A77E5" w:rsidRDefault="004C2D6B" w:rsidP="00A90539">
      <w:r w:rsidRPr="008A77E5">
        <w:t>Crop the Image</w:t>
      </w:r>
    </w:p>
    <w:p w:rsidR="004C2D6B" w:rsidRPr="008A77E5" w:rsidRDefault="004C2D6B" w:rsidP="00A90539">
      <w:r w:rsidRPr="008A77E5">
        <w:t>Adjust the Brightness</w:t>
      </w:r>
    </w:p>
    <w:p w:rsidR="004C2D6B" w:rsidRPr="008A77E5" w:rsidRDefault="004C2D6B" w:rsidP="00A90539">
      <w:r w:rsidRPr="008A77E5">
        <w:t>Visual Styles</w:t>
      </w:r>
    </w:p>
    <w:p w:rsidR="004C2D6B" w:rsidRPr="008A77E5" w:rsidRDefault="004C2D6B" w:rsidP="00A90539">
      <w:r w:rsidRPr="008A77E5">
        <w:t>Compress Pictures</w:t>
      </w:r>
    </w:p>
    <w:p w:rsidR="004C2D6B" w:rsidRPr="008A77E5" w:rsidRDefault="004C2D6B" w:rsidP="00A90539">
      <w:r w:rsidRPr="008A77E5">
        <w:t>Add Captions</w:t>
      </w:r>
    </w:p>
    <w:p w:rsidR="004C2D6B" w:rsidRDefault="004C2D6B" w:rsidP="001D79F1">
      <w:r w:rsidRPr="008A77E5">
        <w:t>ClipArt</w:t>
      </w:r>
      <w:r>
        <w:t xml:space="preserve">, </w:t>
      </w:r>
      <w:r w:rsidRPr="008A77E5">
        <w:t>Shapes</w:t>
      </w:r>
      <w:r>
        <w:t xml:space="preserve">, </w:t>
      </w:r>
      <w:r w:rsidRPr="008A77E5">
        <w:t>SmartArt</w:t>
      </w:r>
      <w:r>
        <w:t xml:space="preserve">, </w:t>
      </w:r>
      <w:r w:rsidRPr="008A77E5">
        <w:t>Charts</w:t>
      </w:r>
      <w:r>
        <w:t xml:space="preserve"> and </w:t>
      </w:r>
      <w:r w:rsidRPr="008A77E5">
        <w:t>WordAr</w:t>
      </w:r>
      <w:r>
        <w:t>t</w:t>
      </w:r>
    </w:p>
    <w:p w:rsidR="004C2D6B" w:rsidRDefault="004C2D6B" w:rsidP="001D79F1">
      <w:pPr>
        <w:sectPr w:rsidR="004C2D6B" w:rsidSect="001D79F1">
          <w:type w:val="continuous"/>
          <w:pgSz w:w="12240" w:h="15840" w:code="1"/>
          <w:pgMar w:top="1440" w:right="1440" w:bottom="1440" w:left="1440" w:header="709" w:footer="709" w:gutter="0"/>
          <w:pgNumType w:start="1"/>
          <w:cols w:num="2" w:space="708"/>
          <w:docGrid w:linePitch="360"/>
        </w:sectPr>
      </w:pPr>
    </w:p>
    <w:p w:rsidR="004C2D6B" w:rsidRDefault="004C2D6B" w:rsidP="004C2D6B">
      <w:pPr>
        <w:sectPr w:rsidR="004C2D6B" w:rsidSect="00E10819">
          <w:type w:val="continuous"/>
          <w:pgSz w:w="12240" w:h="15840" w:code="1"/>
          <w:pgMar w:top="1440" w:right="1440" w:bottom="1440" w:left="1440" w:header="709" w:footer="709" w:gutter="0"/>
          <w:pgNumType w:start="1"/>
          <w:cols w:space="708"/>
          <w:docGrid w:linePitch="360"/>
        </w:sectPr>
      </w:pPr>
    </w:p>
    <w:p w:rsidR="004C2D6B" w:rsidRDefault="004C2D6B" w:rsidP="00B64426">
      <w:pPr>
        <w:pStyle w:val="DiscussionHeading"/>
      </w:pPr>
      <w:r>
        <w:lastRenderedPageBreak/>
        <w:t>Prerequisites</w:t>
      </w:r>
    </w:p>
    <w:p w:rsidR="004C2D6B" w:rsidRDefault="004C2D6B" w:rsidP="005D0C3E">
      <w:pPr>
        <w:pStyle w:val="BodyText"/>
        <w:pBdr>
          <w:bottom w:val="single" w:sz="4" w:space="1" w:color="auto"/>
        </w:pBdr>
      </w:pPr>
      <w:r>
        <w:t>This course assumes the student to have</w:t>
      </w:r>
      <w:r w:rsidRPr="000B47A4">
        <w:t xml:space="preserve"> </w:t>
      </w:r>
      <w:r w:rsidR="00AE0F90">
        <w:fldChar w:fldCharType="begin"/>
      </w:r>
      <w:r>
        <w:instrText>macrobut</w:instrText>
      </w:r>
      <w:r w:rsidR="000A6980">
        <w:instrText>ton nomacro  completed the prec</w:instrText>
      </w:r>
      <w:r>
        <w:instrText>eding Levels, or have equivalent knowledge.</w:instrText>
      </w:r>
      <w:r w:rsidR="00AE0F90">
        <w:fldChar w:fldCharType="end"/>
      </w:r>
    </w:p>
    <w:p w:rsidR="004C2D6B" w:rsidRDefault="004C2D6B" w:rsidP="00B10948">
      <w:pPr>
        <w:pStyle w:val="DiscussionHeading"/>
        <w:sectPr w:rsidR="004C2D6B" w:rsidSect="004C2D6B">
          <w:headerReference w:type="even" r:id="rId21"/>
          <w:headerReference w:type="default" r:id="rId22"/>
          <w:footerReference w:type="even" r:id="rId23"/>
          <w:footerReference w:type="first" r:id="rId24"/>
          <w:type w:val="continuous"/>
          <w:pgSz w:w="12240" w:h="15840" w:code="1"/>
          <w:pgMar w:top="1440" w:right="1440" w:bottom="1440" w:left="1440" w:header="709" w:footer="709" w:gutter="0"/>
          <w:pgNumType w:start="4"/>
          <w:cols w:space="708"/>
          <w:docGrid w:linePitch="360"/>
        </w:sectPr>
      </w:pPr>
    </w:p>
    <w:p w:rsidR="004C2D6B" w:rsidRPr="00B10948" w:rsidRDefault="004C2D6B" w:rsidP="00B10948">
      <w:pPr>
        <w:pStyle w:val="DiscussionHeading"/>
      </w:pPr>
      <w:r w:rsidRPr="00B10948">
        <w:lastRenderedPageBreak/>
        <w:t>Chapter 1 - Views and Master Documents</w:t>
      </w:r>
    </w:p>
    <w:p w:rsidR="004C2D6B" w:rsidRPr="00C02026" w:rsidRDefault="004C2D6B" w:rsidP="00BC156B">
      <w:r w:rsidRPr="00C02026">
        <w:t>Draft View vs Print Layout</w:t>
      </w:r>
    </w:p>
    <w:p w:rsidR="004C2D6B" w:rsidRPr="00C02026" w:rsidRDefault="004C2D6B" w:rsidP="00BC156B">
      <w:r w:rsidRPr="00C02026">
        <w:t>Outline View</w:t>
      </w:r>
    </w:p>
    <w:p w:rsidR="004C2D6B" w:rsidRPr="00C02026" w:rsidRDefault="004C2D6B" w:rsidP="00BC156B">
      <w:r w:rsidRPr="00C02026">
        <w:t>Promoting and Demoting Text</w:t>
      </w:r>
    </w:p>
    <w:p w:rsidR="004C2D6B" w:rsidRPr="00C02026" w:rsidRDefault="004C2D6B" w:rsidP="00BC156B">
      <w:r w:rsidRPr="00C02026">
        <w:t>Demote to Body Text</w:t>
      </w:r>
    </w:p>
    <w:p w:rsidR="004C2D6B" w:rsidRPr="00C02026" w:rsidRDefault="004C2D6B" w:rsidP="00BC156B">
      <w:r w:rsidRPr="00C02026">
        <w:t>Collapsing Text</w:t>
      </w:r>
    </w:p>
    <w:p w:rsidR="004C2D6B" w:rsidRPr="00C02026" w:rsidRDefault="004C2D6B" w:rsidP="00BC156B">
      <w:r w:rsidRPr="00C02026">
        <w:t>Moving Text</w:t>
      </w:r>
    </w:p>
    <w:p w:rsidR="004C2D6B" w:rsidRPr="00C02026" w:rsidRDefault="004C2D6B" w:rsidP="00BC156B">
      <w:r w:rsidRPr="00C02026">
        <w:t>Master Documents</w:t>
      </w:r>
    </w:p>
    <w:p w:rsidR="004C2D6B" w:rsidRPr="00C02026" w:rsidRDefault="004C2D6B" w:rsidP="00BC156B">
      <w:r w:rsidRPr="00C02026">
        <w:t>Expanding Subdocuments</w:t>
      </w:r>
    </w:p>
    <w:p w:rsidR="004C2D6B" w:rsidRPr="00C02026" w:rsidRDefault="004C2D6B" w:rsidP="00C02026">
      <w:pPr>
        <w:pStyle w:val="DiscussionHeading"/>
      </w:pPr>
      <w:r w:rsidRPr="00C02026">
        <w:t>Chapter 2 - Section Breaks</w:t>
      </w:r>
    </w:p>
    <w:p w:rsidR="004C2D6B" w:rsidRPr="00C02026" w:rsidRDefault="004C2D6B" w:rsidP="00BC156B">
      <w:r w:rsidRPr="00C02026">
        <w:t>Odd Page Section Break</w:t>
      </w:r>
    </w:p>
    <w:p w:rsidR="004C2D6B" w:rsidRPr="00C02026" w:rsidRDefault="004C2D6B" w:rsidP="00BC156B">
      <w:r w:rsidRPr="00C02026">
        <w:t>View and Delete the Section Break</w:t>
      </w:r>
    </w:p>
    <w:p w:rsidR="004C2D6B" w:rsidRPr="00C02026" w:rsidRDefault="004C2D6B" w:rsidP="00BC156B">
      <w:r w:rsidRPr="00C02026">
        <w:t>Even Page Section Break</w:t>
      </w:r>
    </w:p>
    <w:p w:rsidR="004C2D6B" w:rsidRPr="00C02026" w:rsidRDefault="004C2D6B" w:rsidP="00BC156B">
      <w:r w:rsidRPr="00C02026">
        <w:t>Next Page Section Break</w:t>
      </w:r>
    </w:p>
    <w:p w:rsidR="004C2D6B" w:rsidRPr="00C02026" w:rsidRDefault="004C2D6B" w:rsidP="00BC156B">
      <w:r w:rsidRPr="00C02026">
        <w:t>Format a Section</w:t>
      </w:r>
    </w:p>
    <w:p w:rsidR="004C2D6B" w:rsidRPr="00C02026" w:rsidRDefault="004C2D6B" w:rsidP="00BC156B">
      <w:r w:rsidRPr="00C02026">
        <w:t>Change a Section Break</w:t>
      </w:r>
    </w:p>
    <w:p w:rsidR="004C2D6B" w:rsidRPr="00C02026" w:rsidRDefault="004C2D6B" w:rsidP="00BC156B">
      <w:r w:rsidRPr="00C02026">
        <w:t>Continuous Section Breaks</w:t>
      </w:r>
    </w:p>
    <w:p w:rsidR="004C2D6B" w:rsidRPr="00C02026" w:rsidRDefault="004C2D6B" w:rsidP="00C02026">
      <w:pPr>
        <w:pStyle w:val="DiscussionHeading"/>
      </w:pPr>
      <w:r w:rsidRPr="00C02026">
        <w:t>Chapter 3 - Columns</w:t>
      </w:r>
    </w:p>
    <w:p w:rsidR="004C2D6B" w:rsidRPr="00C02026" w:rsidRDefault="004C2D6B" w:rsidP="00BC156B">
      <w:r w:rsidRPr="00C02026">
        <w:t>Apply Columns</w:t>
      </w:r>
    </w:p>
    <w:p w:rsidR="004C2D6B" w:rsidRPr="00C02026" w:rsidRDefault="004C2D6B" w:rsidP="00BC156B">
      <w:r w:rsidRPr="00C02026">
        <w:t xml:space="preserve">Add a Line </w:t>
      </w:r>
      <w:proofErr w:type="gramStart"/>
      <w:r w:rsidRPr="00C02026">
        <w:t>Between</w:t>
      </w:r>
      <w:proofErr w:type="gramEnd"/>
      <w:r w:rsidRPr="00C02026">
        <w:t xml:space="preserve"> Columns</w:t>
      </w:r>
    </w:p>
    <w:p w:rsidR="004C2D6B" w:rsidRPr="00C02026" w:rsidRDefault="004C2D6B" w:rsidP="00BC156B">
      <w:r w:rsidRPr="00C02026">
        <w:t>Adjust the Column Width</w:t>
      </w:r>
    </w:p>
    <w:p w:rsidR="004C2D6B" w:rsidRPr="00C02026" w:rsidRDefault="004C2D6B" w:rsidP="00BC156B">
      <w:r w:rsidRPr="00C02026">
        <w:t>Insert a Column Break</w:t>
      </w:r>
    </w:p>
    <w:p w:rsidR="004C2D6B" w:rsidRPr="00C02026" w:rsidRDefault="004C2D6B" w:rsidP="00BC156B">
      <w:r w:rsidRPr="00C02026">
        <w:t>Balance the Columns</w:t>
      </w:r>
    </w:p>
    <w:p w:rsidR="004C2D6B" w:rsidRPr="00C02026" w:rsidRDefault="004C2D6B" w:rsidP="00C02026">
      <w:pPr>
        <w:pStyle w:val="DiscussionHeading"/>
      </w:pPr>
      <w:r w:rsidRPr="00C02026">
        <w:t>Chapter 4 - Headers and Footers</w:t>
      </w:r>
    </w:p>
    <w:p w:rsidR="004C2D6B" w:rsidRPr="00C02026" w:rsidRDefault="004C2D6B" w:rsidP="00BC156B">
      <w:r w:rsidRPr="00C02026">
        <w:t>Insert a Header</w:t>
      </w:r>
    </w:p>
    <w:p w:rsidR="004C2D6B" w:rsidRPr="00C02026" w:rsidRDefault="004C2D6B" w:rsidP="00BC156B">
      <w:r w:rsidRPr="00C02026">
        <w:t>The Filename and Path</w:t>
      </w:r>
    </w:p>
    <w:p w:rsidR="004C2D6B" w:rsidRPr="00C02026" w:rsidRDefault="00AE0F90" w:rsidP="00BC156B">
      <w:r>
        <w:fldChar w:fldCharType="begin"/>
      </w:r>
      <w:r w:rsidR="00EC4730">
        <w:instrText xml:space="preserve"> XE "</w:instrText>
      </w:r>
      <w:r w:rsidR="00EC4730" w:rsidRPr="008E301C">
        <w:instrText>Fields:Page Numbers</w:instrText>
      </w:r>
      <w:r w:rsidR="00EC4730">
        <w:instrText xml:space="preserve">" </w:instrText>
      </w:r>
      <w:r>
        <w:fldChar w:fldCharType="end"/>
      </w:r>
      <w:r w:rsidR="004C2D6B" w:rsidRPr="00C02026">
        <w:t>Add Page Numbers</w:t>
      </w:r>
    </w:p>
    <w:p w:rsidR="004C2D6B" w:rsidRPr="00C02026" w:rsidRDefault="004C2D6B" w:rsidP="00BC156B">
      <w:r w:rsidRPr="00C02026">
        <w:t>Format Page Numbers</w:t>
      </w:r>
    </w:p>
    <w:p w:rsidR="004C2D6B" w:rsidRPr="00C02026" w:rsidRDefault="004C2D6B" w:rsidP="00BC156B">
      <w:r w:rsidRPr="00C02026">
        <w:t>Different First Page Headers/Footers</w:t>
      </w:r>
    </w:p>
    <w:p w:rsidR="004C2D6B" w:rsidRPr="00C02026" w:rsidRDefault="004C2D6B" w:rsidP="00BC156B">
      <w:r w:rsidRPr="00C02026">
        <w:t>Different Odd and Even Headers/Footers</w:t>
      </w:r>
    </w:p>
    <w:p w:rsidR="004C2D6B" w:rsidRPr="00C02026" w:rsidRDefault="004C2D6B" w:rsidP="00BC156B">
      <w:r w:rsidRPr="00C02026">
        <w:t>Different Headers/Footers for Sections</w:t>
      </w:r>
    </w:p>
    <w:p w:rsidR="004C2D6B" w:rsidRPr="00C02026" w:rsidRDefault="004C2D6B" w:rsidP="00BC156B">
      <w:r w:rsidRPr="00C02026">
        <w:t>Link to Previous</w:t>
      </w:r>
    </w:p>
    <w:p w:rsidR="004C2D6B" w:rsidRPr="00C02026" w:rsidRDefault="004C2D6B" w:rsidP="00C02026">
      <w:pPr>
        <w:pStyle w:val="DiscussionHeading"/>
      </w:pPr>
      <w:r w:rsidRPr="00C02026">
        <w:lastRenderedPageBreak/>
        <w:t>Chapter 5 - Bookmarks and Cross Referencing</w:t>
      </w:r>
    </w:p>
    <w:p w:rsidR="004C2D6B" w:rsidRPr="00C02026" w:rsidRDefault="004C2D6B" w:rsidP="00BC156B">
      <w:r w:rsidRPr="00C02026">
        <w:t>Location Bookmarks</w:t>
      </w:r>
    </w:p>
    <w:p w:rsidR="004C2D6B" w:rsidRPr="00C02026" w:rsidRDefault="004C2D6B" w:rsidP="00BC156B">
      <w:r w:rsidRPr="00C02026">
        <w:t>Navigate using Bookmarks</w:t>
      </w:r>
    </w:p>
    <w:p w:rsidR="004C2D6B" w:rsidRPr="00C02026" w:rsidRDefault="004C2D6B" w:rsidP="00BC156B">
      <w:r w:rsidRPr="00C02026">
        <w:t>Item Bookmarks</w:t>
      </w:r>
    </w:p>
    <w:p w:rsidR="004C2D6B" w:rsidRPr="00C02026" w:rsidRDefault="00AE0F90" w:rsidP="00BC156B">
      <w:r>
        <w:fldChar w:fldCharType="begin"/>
      </w:r>
      <w:r w:rsidR="00EC4730">
        <w:instrText xml:space="preserve"> XE "</w:instrText>
      </w:r>
      <w:r w:rsidR="00EC4730" w:rsidRPr="00DA3274">
        <w:instrText>Fields:REF</w:instrText>
      </w:r>
      <w:r w:rsidR="00EC4730">
        <w:instrText xml:space="preserve">" </w:instrText>
      </w:r>
      <w:r>
        <w:fldChar w:fldCharType="end"/>
      </w:r>
      <w:r w:rsidR="004C2D6B" w:rsidRPr="00C02026">
        <w:t>Cross referencing using the REF field</w:t>
      </w:r>
    </w:p>
    <w:p w:rsidR="004C2D6B" w:rsidRPr="00C02026" w:rsidRDefault="00AE0F90" w:rsidP="00BC156B">
      <w:r>
        <w:fldChar w:fldCharType="begin"/>
      </w:r>
      <w:r w:rsidR="00EC4730">
        <w:instrText xml:space="preserve"> XE "</w:instrText>
      </w:r>
      <w:r w:rsidR="00EC4730" w:rsidRPr="0023274B">
        <w:instrText>Fields:PAGEREF</w:instrText>
      </w:r>
      <w:r w:rsidR="00EC4730">
        <w:instrText xml:space="preserve">" </w:instrText>
      </w:r>
      <w:r>
        <w:fldChar w:fldCharType="end"/>
      </w:r>
      <w:r w:rsidR="004C2D6B" w:rsidRPr="00C02026">
        <w:t>PAGEREF fields</w:t>
      </w:r>
    </w:p>
    <w:p w:rsidR="004C2D6B" w:rsidRPr="00C02026" w:rsidRDefault="00AE0F90" w:rsidP="00BC156B">
      <w:r>
        <w:fldChar w:fldCharType="begin"/>
      </w:r>
      <w:r w:rsidR="00EC4730">
        <w:instrText xml:space="preserve"> XE "</w:instrText>
      </w:r>
      <w:r w:rsidR="00EC4730" w:rsidRPr="00172082">
        <w:instrText>Fields:ASK</w:instrText>
      </w:r>
      <w:r w:rsidR="00EC4730">
        <w:instrText xml:space="preserve">" </w:instrText>
      </w:r>
      <w:r>
        <w:fldChar w:fldCharType="end"/>
      </w:r>
      <w:r w:rsidR="004C2D6B" w:rsidRPr="00C02026">
        <w:t>ASK fields</w:t>
      </w:r>
    </w:p>
    <w:p w:rsidR="004C2D6B" w:rsidRPr="00C02026" w:rsidRDefault="004C2D6B" w:rsidP="00C02026">
      <w:pPr>
        <w:pStyle w:val="DiscussionHeading"/>
      </w:pPr>
      <w:r w:rsidRPr="00C02026">
        <w:t>Chapter 6 - Templates and Forms</w:t>
      </w:r>
    </w:p>
    <w:p w:rsidR="004C2D6B" w:rsidRPr="00C02026" w:rsidRDefault="004C2D6B" w:rsidP="00BC156B">
      <w:r w:rsidRPr="00C02026">
        <w:t>Installed Templates</w:t>
      </w:r>
    </w:p>
    <w:p w:rsidR="004C2D6B" w:rsidRPr="00C02026" w:rsidRDefault="004C2D6B" w:rsidP="00BC156B">
      <w:r w:rsidRPr="00C02026">
        <w:t>Save a file as a Template</w:t>
      </w:r>
    </w:p>
    <w:p w:rsidR="004C2D6B" w:rsidRPr="00C02026" w:rsidRDefault="004C2D6B" w:rsidP="00BC156B">
      <w:r w:rsidRPr="00C02026">
        <w:t>Add Content Controls</w:t>
      </w:r>
    </w:p>
    <w:p w:rsidR="004C2D6B" w:rsidRPr="00C02026" w:rsidRDefault="004C2D6B" w:rsidP="00BC156B">
      <w:r w:rsidRPr="00C02026">
        <w:t>Modify a Text Box control</w:t>
      </w:r>
    </w:p>
    <w:p w:rsidR="004C2D6B" w:rsidRPr="00C02026" w:rsidRDefault="004C2D6B" w:rsidP="00BC156B">
      <w:r w:rsidRPr="00C02026">
        <w:t>Modify a Combo Box control</w:t>
      </w:r>
    </w:p>
    <w:p w:rsidR="004C2D6B" w:rsidRPr="00C02026" w:rsidRDefault="004C2D6B" w:rsidP="00BC156B">
      <w:r w:rsidRPr="00C02026">
        <w:t>Modify a Date Picker control</w:t>
      </w:r>
    </w:p>
    <w:p w:rsidR="004C2D6B" w:rsidRPr="00C02026" w:rsidRDefault="004C2D6B" w:rsidP="00BC156B">
      <w:r w:rsidRPr="00C02026">
        <w:t>Change the Workgroup Templates location</w:t>
      </w:r>
    </w:p>
    <w:p w:rsidR="004C2D6B" w:rsidRPr="00C02026" w:rsidRDefault="004C2D6B" w:rsidP="00BC156B">
      <w:r w:rsidRPr="00C02026">
        <w:t>Use a Custom Template</w:t>
      </w:r>
    </w:p>
    <w:p w:rsidR="004C2D6B" w:rsidRPr="00C02026" w:rsidRDefault="004C2D6B" w:rsidP="00BC156B">
      <w:r w:rsidRPr="00C02026">
        <w:t>Modify a Template</w:t>
      </w:r>
    </w:p>
    <w:p w:rsidR="004C2D6B" w:rsidRPr="00C02026" w:rsidRDefault="004C2D6B" w:rsidP="00C02026">
      <w:pPr>
        <w:pStyle w:val="DiscussionHeading"/>
      </w:pPr>
      <w:r w:rsidRPr="00C02026">
        <w:t>Chapter 7 - Mail Merge</w:t>
      </w:r>
    </w:p>
    <w:p w:rsidR="004C2D6B" w:rsidRPr="00C02026" w:rsidRDefault="004C2D6B" w:rsidP="00BC156B">
      <w:r w:rsidRPr="00C02026">
        <w:t>What is Mail Merge?</w:t>
      </w:r>
    </w:p>
    <w:p w:rsidR="004C2D6B" w:rsidRPr="00C02026" w:rsidRDefault="004C2D6B" w:rsidP="00BC156B">
      <w:r w:rsidRPr="00C02026">
        <w:t>Start the Mail Merge</w:t>
      </w:r>
    </w:p>
    <w:p w:rsidR="004C2D6B" w:rsidRPr="00C02026" w:rsidRDefault="004C2D6B" w:rsidP="00BC156B">
      <w:r w:rsidRPr="00C02026">
        <w:t>Create a New List</w:t>
      </w:r>
    </w:p>
    <w:p w:rsidR="004C2D6B" w:rsidRPr="00C02026" w:rsidRDefault="00AE0F90" w:rsidP="00BC156B">
      <w:r>
        <w:fldChar w:fldCharType="begin"/>
      </w:r>
      <w:r w:rsidR="00EC4730">
        <w:instrText xml:space="preserve"> XE "</w:instrText>
      </w:r>
      <w:r w:rsidR="00EC4730" w:rsidRPr="00442733">
        <w:instrText>Fields:MERGE</w:instrText>
      </w:r>
      <w:r w:rsidR="00EC4730">
        <w:instrText xml:space="preserve">" </w:instrText>
      </w:r>
      <w:r>
        <w:fldChar w:fldCharType="end"/>
      </w:r>
      <w:r w:rsidR="004C2D6B" w:rsidRPr="00C02026">
        <w:t>Modify the Fields</w:t>
      </w:r>
    </w:p>
    <w:p w:rsidR="004C2D6B" w:rsidRPr="00C02026" w:rsidRDefault="004C2D6B" w:rsidP="00BC156B">
      <w:r w:rsidRPr="00C02026">
        <w:t>Populate and Save the List</w:t>
      </w:r>
    </w:p>
    <w:p w:rsidR="004C2D6B" w:rsidRPr="00C02026" w:rsidRDefault="004C2D6B" w:rsidP="00BC156B">
      <w:r w:rsidRPr="00C02026">
        <w:t>Edit the List</w:t>
      </w:r>
    </w:p>
    <w:p w:rsidR="004C2D6B" w:rsidRPr="00C02026" w:rsidRDefault="004C2D6B" w:rsidP="00BC156B">
      <w:r w:rsidRPr="00C02026">
        <w:t>Add Merge Fields to the Document</w:t>
      </w:r>
    </w:p>
    <w:p w:rsidR="004C2D6B" w:rsidRPr="00C02026" w:rsidRDefault="004C2D6B" w:rsidP="00BC156B">
      <w:r w:rsidRPr="00C02026">
        <w:t>Preview the Merge</w:t>
      </w:r>
    </w:p>
    <w:p w:rsidR="004C2D6B" w:rsidRPr="00C02026" w:rsidRDefault="004C2D6B" w:rsidP="00BC156B">
      <w:r w:rsidRPr="00C02026">
        <w:t>Exclude a Record</w:t>
      </w:r>
    </w:p>
    <w:p w:rsidR="004C2D6B" w:rsidRPr="00C02026" w:rsidRDefault="004C2D6B" w:rsidP="00BC156B">
      <w:r w:rsidRPr="00C02026">
        <w:t>Complete the Merge</w:t>
      </w:r>
    </w:p>
    <w:p w:rsidR="004C2D6B" w:rsidRPr="00C02026" w:rsidRDefault="004C2D6B" w:rsidP="00BC156B">
      <w:r w:rsidRPr="00C02026">
        <w:t>Connect to an External Data Source</w:t>
      </w:r>
    </w:p>
    <w:p w:rsidR="004C2D6B" w:rsidRPr="00C02026" w:rsidRDefault="004C2D6B" w:rsidP="00BC156B">
      <w:r w:rsidRPr="00C02026">
        <w:t xml:space="preserve">Filter </w:t>
      </w:r>
      <w:proofErr w:type="gramStart"/>
      <w:r w:rsidRPr="00C02026">
        <w:t>A</w:t>
      </w:r>
      <w:proofErr w:type="gramEnd"/>
      <w:r w:rsidRPr="00C02026">
        <w:t xml:space="preserve"> List</w:t>
      </w:r>
    </w:p>
    <w:p w:rsidR="004C2D6B" w:rsidRPr="00C02026" w:rsidRDefault="004C2D6B" w:rsidP="00BC156B">
      <w:r w:rsidRPr="00C02026">
        <w:t>Edit the Filter</w:t>
      </w:r>
    </w:p>
    <w:p w:rsidR="004C2D6B" w:rsidRPr="00C02026" w:rsidRDefault="004C2D6B" w:rsidP="00BC156B">
      <w:r w:rsidRPr="00C02026">
        <w:t>Merge Labels</w:t>
      </w:r>
    </w:p>
    <w:p w:rsidR="004C2D6B" w:rsidRPr="00C02026" w:rsidRDefault="004C2D6B" w:rsidP="00BC156B">
      <w:r w:rsidRPr="00C02026">
        <w:t>Mail Merge Formatting Switches</w:t>
      </w:r>
    </w:p>
    <w:p w:rsidR="004C2D6B" w:rsidRPr="00C02026" w:rsidRDefault="004C2D6B" w:rsidP="00BC156B">
      <w:r w:rsidRPr="00C02026">
        <w:t>Merge to Email</w:t>
      </w:r>
    </w:p>
    <w:p w:rsidR="004C2D6B" w:rsidRDefault="004C2D6B" w:rsidP="00C02026">
      <w:pPr>
        <w:pStyle w:val="BodyText"/>
        <w:sectPr w:rsidR="004C2D6B" w:rsidSect="00C02026">
          <w:type w:val="continuous"/>
          <w:pgSz w:w="12240" w:h="15840" w:code="1"/>
          <w:pgMar w:top="1440" w:right="1440" w:bottom="1440" w:left="1440" w:header="709" w:footer="709" w:gutter="0"/>
          <w:pgNumType w:start="1"/>
          <w:cols w:num="2" w:space="708"/>
          <w:docGrid w:linePitch="360"/>
        </w:sectPr>
      </w:pPr>
    </w:p>
    <w:p w:rsidR="004C2D6B" w:rsidRDefault="004C2D6B" w:rsidP="004C2D6B">
      <w:pPr>
        <w:sectPr w:rsidR="004C2D6B" w:rsidSect="00E10819">
          <w:type w:val="continuous"/>
          <w:pgSz w:w="12240" w:h="15840" w:code="1"/>
          <w:pgMar w:top="1440" w:right="1440" w:bottom="1440" w:left="1440" w:header="709" w:footer="709" w:gutter="0"/>
          <w:pgNumType w:start="1"/>
          <w:cols w:space="708"/>
          <w:docGrid w:linePitch="360"/>
        </w:sectPr>
      </w:pPr>
    </w:p>
    <w:p w:rsidR="004C2D6B" w:rsidRDefault="004C2D6B" w:rsidP="00B64426">
      <w:pPr>
        <w:pStyle w:val="DiscussionHeading"/>
      </w:pPr>
      <w:r>
        <w:lastRenderedPageBreak/>
        <w:t>Prerequisites</w:t>
      </w:r>
    </w:p>
    <w:p w:rsidR="004C2D6B" w:rsidRDefault="004C2D6B" w:rsidP="005D0C3E">
      <w:pPr>
        <w:pStyle w:val="BodyText"/>
        <w:pBdr>
          <w:bottom w:val="single" w:sz="4" w:space="1" w:color="auto"/>
        </w:pBdr>
      </w:pPr>
      <w:r>
        <w:t>This course assumes the student to have</w:t>
      </w:r>
      <w:r w:rsidRPr="000B47A4">
        <w:t xml:space="preserve"> </w:t>
      </w:r>
      <w:r w:rsidR="00AE0F90">
        <w:fldChar w:fldCharType="begin"/>
      </w:r>
      <w:r>
        <w:instrText>macrobut</w:instrText>
      </w:r>
      <w:r w:rsidR="009B3BC5">
        <w:instrText>ton nomacro  completed the prec</w:instrText>
      </w:r>
      <w:r>
        <w:instrText>eding Levels, or have equivalent knowledge.</w:instrText>
      </w:r>
      <w:r w:rsidR="00AE0F90">
        <w:fldChar w:fldCharType="end"/>
      </w:r>
    </w:p>
    <w:p w:rsidR="004C2D6B" w:rsidRDefault="004C2D6B" w:rsidP="00FA48AA">
      <w:pPr>
        <w:pStyle w:val="DiscussionHeading"/>
        <w:sectPr w:rsidR="004C2D6B" w:rsidSect="004C2D6B">
          <w:headerReference w:type="even" r:id="rId25"/>
          <w:headerReference w:type="default" r:id="rId26"/>
          <w:footerReference w:type="even" r:id="rId27"/>
          <w:footerReference w:type="first" r:id="rId28"/>
          <w:type w:val="continuous"/>
          <w:pgSz w:w="12240" w:h="15840" w:code="1"/>
          <w:pgMar w:top="1440" w:right="1440" w:bottom="1440" w:left="1440" w:header="709" w:footer="709" w:gutter="0"/>
          <w:pgNumType w:start="5"/>
          <w:cols w:space="708"/>
          <w:docGrid w:linePitch="360"/>
        </w:sectPr>
      </w:pPr>
    </w:p>
    <w:p w:rsidR="000A6980" w:rsidRPr="00FA48AA" w:rsidRDefault="000A6980" w:rsidP="000A6980">
      <w:pPr>
        <w:pStyle w:val="DiscussionHeading"/>
      </w:pPr>
      <w:r w:rsidRPr="00FA48AA">
        <w:lastRenderedPageBreak/>
        <w:t>Chapter 1 - Document Protection</w:t>
      </w:r>
    </w:p>
    <w:p w:rsidR="000A6980" w:rsidRPr="00FA48AA" w:rsidRDefault="000A6980" w:rsidP="000A6980">
      <w:r w:rsidRPr="00FA48AA">
        <w:t>Password to Open</w:t>
      </w:r>
    </w:p>
    <w:p w:rsidR="000A6980" w:rsidRPr="005E7160" w:rsidRDefault="000A6980" w:rsidP="000A6980">
      <w:r w:rsidRPr="005E7160">
        <w:t>Test the Password</w:t>
      </w:r>
    </w:p>
    <w:p w:rsidR="000A6980" w:rsidRPr="005E7160" w:rsidRDefault="000A6980" w:rsidP="000A6980">
      <w:r w:rsidRPr="005E7160">
        <w:t>Remove the Password</w:t>
      </w:r>
    </w:p>
    <w:p w:rsidR="000A6980" w:rsidRPr="005E7160" w:rsidRDefault="000A6980" w:rsidP="000A6980">
      <w:r w:rsidRPr="005E7160">
        <w:t>Password to Modify</w:t>
      </w:r>
    </w:p>
    <w:p w:rsidR="000A6980" w:rsidRPr="005E7160" w:rsidRDefault="000A6980" w:rsidP="000A6980">
      <w:r w:rsidRPr="005E7160">
        <w:t>Test and Remove the Password</w:t>
      </w:r>
    </w:p>
    <w:p w:rsidR="000A6980" w:rsidRPr="005E7160" w:rsidRDefault="000A6980" w:rsidP="000A6980">
      <w:r w:rsidRPr="005E7160">
        <w:t>Read Only Recommended</w:t>
      </w:r>
    </w:p>
    <w:p w:rsidR="000A6980" w:rsidRPr="005E7160" w:rsidRDefault="000A6980" w:rsidP="000A6980">
      <w:r w:rsidRPr="005E7160">
        <w:t>Restrict Formatting and Editing</w:t>
      </w:r>
    </w:p>
    <w:p w:rsidR="000A6980" w:rsidRPr="005E7160" w:rsidRDefault="000A6980" w:rsidP="000A6980">
      <w:r w:rsidRPr="005E7160">
        <w:t>Editing Exceptions for Everyone</w:t>
      </w:r>
    </w:p>
    <w:p w:rsidR="000A6980" w:rsidRPr="005E7160" w:rsidRDefault="000A6980" w:rsidP="000A6980">
      <w:r w:rsidRPr="005E7160">
        <w:t>Navigate the Unlocked Areas</w:t>
      </w:r>
    </w:p>
    <w:p w:rsidR="000A6980" w:rsidRPr="005E7160" w:rsidRDefault="000A6980" w:rsidP="000A6980">
      <w:r w:rsidRPr="005E7160">
        <w:t>Editing Exceptions for Specific Users</w:t>
      </w:r>
    </w:p>
    <w:p w:rsidR="000A6980" w:rsidRPr="005E7160" w:rsidRDefault="000A6980" w:rsidP="000A6980">
      <w:pPr>
        <w:pStyle w:val="DiscussionHeading"/>
      </w:pPr>
      <w:r w:rsidRPr="005E7160">
        <w:t>Chapter 2 - Tables of Contents and Figures</w:t>
      </w:r>
    </w:p>
    <w:p w:rsidR="000A6980" w:rsidRPr="005E7160" w:rsidRDefault="000A6980" w:rsidP="000A6980">
      <w:r w:rsidRPr="005E7160">
        <w:t>Table of Contents using Styles</w:t>
      </w:r>
    </w:p>
    <w:p w:rsidR="000A6980" w:rsidRPr="005E7160" w:rsidRDefault="000A6980" w:rsidP="000A6980">
      <w:r w:rsidRPr="005E7160">
        <w:t>Create a Customised TOC</w:t>
      </w:r>
    </w:p>
    <w:p w:rsidR="000A6980" w:rsidRPr="005E7160" w:rsidRDefault="000A6980" w:rsidP="000A6980">
      <w:r w:rsidRPr="005E7160">
        <w:t>Formatting the TOC</w:t>
      </w:r>
    </w:p>
    <w:p w:rsidR="000A6980" w:rsidRPr="005E7160" w:rsidRDefault="000A6980" w:rsidP="000A6980">
      <w:r w:rsidRPr="005E7160">
        <w:t>Create a TOC using TC fields</w:t>
      </w:r>
    </w:p>
    <w:p w:rsidR="000A6980" w:rsidRPr="005E7160" w:rsidRDefault="000A6980" w:rsidP="000A6980">
      <w:r w:rsidRPr="005E7160">
        <w:t>Create a Table of Figures</w:t>
      </w:r>
    </w:p>
    <w:p w:rsidR="000A6980" w:rsidRPr="005E7160" w:rsidRDefault="000A6980" w:rsidP="000A6980">
      <w:r w:rsidRPr="005E7160">
        <w:t>Navigating using the TOC and TOF</w:t>
      </w:r>
    </w:p>
    <w:p w:rsidR="000A6980" w:rsidRPr="005E7160" w:rsidRDefault="000A6980" w:rsidP="000A6980">
      <w:r w:rsidRPr="005E7160">
        <w:t>Update the TOC or TOF</w:t>
      </w:r>
    </w:p>
    <w:p w:rsidR="000A6980" w:rsidRPr="005E7160" w:rsidRDefault="000A6980" w:rsidP="000A6980">
      <w:pPr>
        <w:pStyle w:val="DiscussionHeading"/>
      </w:pPr>
      <w:r w:rsidRPr="005E7160">
        <w:t>Chapter 3 - Create an Index</w:t>
      </w:r>
    </w:p>
    <w:p w:rsidR="000A6980" w:rsidRPr="005E7160" w:rsidRDefault="000A6980" w:rsidP="000A6980">
      <w:r w:rsidRPr="005E7160">
        <w:t>Mark a Main Entry</w:t>
      </w:r>
    </w:p>
    <w:p w:rsidR="000A6980" w:rsidRPr="005E7160" w:rsidRDefault="000A6980" w:rsidP="000A6980">
      <w:r w:rsidRPr="005E7160">
        <w:t>Create the Index</w:t>
      </w:r>
    </w:p>
    <w:p w:rsidR="000A6980" w:rsidRPr="005E7160" w:rsidRDefault="000A6980" w:rsidP="000A6980">
      <w:r w:rsidRPr="005E7160">
        <w:t>Mark a Subentry</w:t>
      </w:r>
    </w:p>
    <w:p w:rsidR="000A6980" w:rsidRPr="005E7160" w:rsidRDefault="000A6980" w:rsidP="000A6980">
      <w:r w:rsidRPr="005E7160">
        <w:t>Update the Index</w:t>
      </w:r>
    </w:p>
    <w:p w:rsidR="000A6980" w:rsidRPr="005E7160" w:rsidRDefault="000A6980" w:rsidP="000A6980">
      <w:r w:rsidRPr="005E7160">
        <w:t>Cross-Referencing</w:t>
      </w:r>
    </w:p>
    <w:p w:rsidR="000A6980" w:rsidRPr="005E7160" w:rsidRDefault="000A6980" w:rsidP="000A6980">
      <w:pPr>
        <w:pStyle w:val="DiscussionHeading"/>
      </w:pPr>
      <w:r w:rsidRPr="005E7160">
        <w:t>Chapter 4 - Footnotes and Citations</w:t>
      </w:r>
    </w:p>
    <w:p w:rsidR="000A6980" w:rsidRPr="005E7160" w:rsidRDefault="000A6980" w:rsidP="000A6980">
      <w:r w:rsidRPr="005E7160">
        <w:t>Footnotes and Endnotes</w:t>
      </w:r>
    </w:p>
    <w:p w:rsidR="000A6980" w:rsidRPr="005E7160" w:rsidRDefault="000A6980" w:rsidP="000A6980">
      <w:r w:rsidRPr="005E7160">
        <w:t>Add a new Source</w:t>
      </w:r>
    </w:p>
    <w:p w:rsidR="000A6980" w:rsidRPr="005E7160" w:rsidRDefault="000A6980" w:rsidP="000A6980">
      <w:r w:rsidRPr="005E7160">
        <w:t>Add a Citation from an Existing Source</w:t>
      </w:r>
    </w:p>
    <w:p w:rsidR="000A6980" w:rsidRPr="005E7160" w:rsidRDefault="000A6980" w:rsidP="000A6980">
      <w:r w:rsidRPr="005E7160">
        <w:t>Change the Style of Citation</w:t>
      </w:r>
    </w:p>
    <w:p w:rsidR="000A6980" w:rsidRPr="005E7160" w:rsidRDefault="000A6980" w:rsidP="000A6980">
      <w:r w:rsidRPr="005E7160">
        <w:t>Insert Bibliography/Works Cited</w:t>
      </w:r>
    </w:p>
    <w:p w:rsidR="000A6980" w:rsidRPr="005E7160" w:rsidRDefault="000A6980" w:rsidP="000A6980">
      <w:r w:rsidRPr="005E7160">
        <w:t>The Source Manager</w:t>
      </w:r>
    </w:p>
    <w:p w:rsidR="000A6980" w:rsidRPr="005E7160" w:rsidRDefault="000A6980" w:rsidP="000A6980">
      <w:pPr>
        <w:pStyle w:val="DiscussionHeading"/>
      </w:pPr>
      <w:r>
        <w:br w:type="column"/>
      </w:r>
      <w:r w:rsidRPr="005E7160">
        <w:lastRenderedPageBreak/>
        <w:t>Chapter 5 - Track Changes</w:t>
      </w:r>
    </w:p>
    <w:p w:rsidR="000A6980" w:rsidRPr="005E7160" w:rsidRDefault="000A6980" w:rsidP="000A6980">
      <w:r w:rsidRPr="005E7160">
        <w:t>Change the User Name</w:t>
      </w:r>
    </w:p>
    <w:p w:rsidR="000A6980" w:rsidRPr="005E7160" w:rsidRDefault="000A6980" w:rsidP="000A6980">
      <w:r w:rsidRPr="005E7160">
        <w:t>Enable Track Changes</w:t>
      </w:r>
    </w:p>
    <w:p w:rsidR="000A6980" w:rsidRPr="005E7160" w:rsidRDefault="000A6980" w:rsidP="000A6980">
      <w:r w:rsidRPr="005E7160">
        <w:t>Balloons and Inline</w:t>
      </w:r>
    </w:p>
    <w:p w:rsidR="000A6980" w:rsidRPr="005E7160" w:rsidRDefault="000A6980" w:rsidP="000A6980">
      <w:r w:rsidRPr="005E7160">
        <w:t>Add a Comment</w:t>
      </w:r>
    </w:p>
    <w:p w:rsidR="000A6980" w:rsidRPr="005E7160" w:rsidRDefault="000A6980" w:rsidP="000A6980">
      <w:r w:rsidRPr="005E7160">
        <w:t>Navigate Comments</w:t>
      </w:r>
    </w:p>
    <w:p w:rsidR="000A6980" w:rsidRPr="005E7160" w:rsidRDefault="000A6980" w:rsidP="000A6980">
      <w:r w:rsidRPr="005E7160">
        <w:t>Turn off Format Tracking</w:t>
      </w:r>
    </w:p>
    <w:p w:rsidR="000A6980" w:rsidRPr="005E7160" w:rsidRDefault="000A6980" w:rsidP="000A6980">
      <w:r w:rsidRPr="005E7160">
        <w:t>Show Changes by a Particular Reviewer</w:t>
      </w:r>
    </w:p>
    <w:p w:rsidR="000A6980" w:rsidRPr="005E7160" w:rsidRDefault="000A6980" w:rsidP="000A6980">
      <w:r w:rsidRPr="005E7160">
        <w:t>Display Original and Final Versions</w:t>
      </w:r>
    </w:p>
    <w:p w:rsidR="000A6980" w:rsidRPr="005E7160" w:rsidRDefault="000A6980" w:rsidP="000A6980">
      <w:r w:rsidRPr="005E7160">
        <w:t>Accept and Reject Changes</w:t>
      </w:r>
    </w:p>
    <w:p w:rsidR="000A6980" w:rsidRPr="005E7160" w:rsidRDefault="000A6980" w:rsidP="000A6980">
      <w:r w:rsidRPr="005E7160">
        <w:t>Compare Two Versions</w:t>
      </w:r>
    </w:p>
    <w:p w:rsidR="000A6980" w:rsidRPr="005E7160" w:rsidRDefault="000A6980" w:rsidP="000A6980">
      <w:r w:rsidRPr="005E7160">
        <w:t>Display the Source Documents</w:t>
      </w:r>
    </w:p>
    <w:p w:rsidR="000A6980" w:rsidRPr="005E7160" w:rsidRDefault="000A6980" w:rsidP="000A6980">
      <w:r w:rsidRPr="005E7160">
        <w:t>Combine Two Revised Documents</w:t>
      </w:r>
    </w:p>
    <w:p w:rsidR="000A6980" w:rsidRPr="005E7160" w:rsidRDefault="000A6980" w:rsidP="000A6980">
      <w:pPr>
        <w:pStyle w:val="DiscussionHeading"/>
      </w:pPr>
      <w:r w:rsidRPr="005E7160">
        <w:t>Chapter 6 - Macros</w:t>
      </w:r>
    </w:p>
    <w:p w:rsidR="000A6980" w:rsidRPr="005E7160" w:rsidRDefault="000A6980" w:rsidP="000A6980">
      <w:r w:rsidRPr="005E7160">
        <w:t>Record Macros in the Normal Template</w:t>
      </w:r>
    </w:p>
    <w:p w:rsidR="000A6980" w:rsidRPr="005E7160" w:rsidRDefault="000A6980" w:rsidP="000A6980">
      <w:r w:rsidRPr="005E7160">
        <w:t>Test the Macros</w:t>
      </w:r>
    </w:p>
    <w:p w:rsidR="000A6980" w:rsidRPr="005E7160" w:rsidRDefault="000A6980" w:rsidP="000A6980">
      <w:r w:rsidRPr="005E7160">
        <w:t>Open the VBA Editor</w:t>
      </w:r>
    </w:p>
    <w:p w:rsidR="000A6980" w:rsidRPr="005E7160" w:rsidRDefault="000A6980" w:rsidP="000A6980">
      <w:r w:rsidRPr="005E7160">
        <w:t>Interpret the VBA Code</w:t>
      </w:r>
    </w:p>
    <w:p w:rsidR="000A6980" w:rsidRPr="005E7160" w:rsidRDefault="000A6980" w:rsidP="000A6980">
      <w:r w:rsidRPr="005E7160">
        <w:t>Edit the Code</w:t>
      </w:r>
    </w:p>
    <w:p w:rsidR="000A6980" w:rsidRPr="005E7160" w:rsidRDefault="000A6980" w:rsidP="000A6980">
      <w:r w:rsidRPr="005E7160">
        <w:t>Record Macros in the Document</w:t>
      </w:r>
    </w:p>
    <w:p w:rsidR="000A6980" w:rsidRPr="005E7160" w:rsidRDefault="000A6980" w:rsidP="000A6980">
      <w:r w:rsidRPr="005E7160">
        <w:t>Save a File Containing VBA</w:t>
      </w:r>
    </w:p>
    <w:p w:rsidR="000A6980" w:rsidRPr="005E7160" w:rsidRDefault="000A6980" w:rsidP="000A6980">
      <w:r w:rsidRPr="005E7160">
        <w:t>Security</w:t>
      </w:r>
    </w:p>
    <w:p w:rsidR="000A6980" w:rsidRPr="005E7160" w:rsidRDefault="000A6980" w:rsidP="000A6980">
      <w:r w:rsidRPr="005E7160">
        <w:t>VBA Errors</w:t>
      </w:r>
    </w:p>
    <w:p w:rsidR="000A6980" w:rsidRPr="005E7160" w:rsidRDefault="000A6980" w:rsidP="000A6980">
      <w:r w:rsidRPr="005E7160">
        <w:t>Add a Macro Button to the Quick Access Toolbar</w:t>
      </w:r>
    </w:p>
    <w:p w:rsidR="000A6980" w:rsidRPr="005E7160" w:rsidRDefault="000A6980" w:rsidP="000A6980">
      <w:r w:rsidRPr="005E7160">
        <w:t>Add a Macro Field to the Document</w:t>
      </w:r>
    </w:p>
    <w:p w:rsidR="004C2D6B" w:rsidRPr="00FA48AA" w:rsidRDefault="004C2D6B" w:rsidP="00B36BAE"/>
    <w:p w:rsidR="004C2D6B" w:rsidRDefault="004C2D6B" w:rsidP="00E10819">
      <w:pPr>
        <w:sectPr w:rsidR="004C2D6B" w:rsidSect="00FA48AA">
          <w:type w:val="continuous"/>
          <w:pgSz w:w="12240" w:h="15840" w:code="1"/>
          <w:pgMar w:top="1440" w:right="1440" w:bottom="1440" w:left="1440" w:header="709" w:footer="709" w:gutter="0"/>
          <w:pgNumType w:start="1"/>
          <w:cols w:num="2" w:space="708"/>
          <w:docGrid w:linePitch="360"/>
        </w:sectPr>
      </w:pPr>
    </w:p>
    <w:p w:rsidR="004C2D6B" w:rsidRDefault="004C2D6B" w:rsidP="00E10819"/>
    <w:p w:rsidR="004C2D6B" w:rsidRDefault="004C2D6B" w:rsidP="00E10819">
      <w:pPr>
        <w:pStyle w:val="BodyText"/>
        <w:sectPr w:rsidR="004C2D6B" w:rsidSect="00E10819">
          <w:type w:val="continuous"/>
          <w:pgSz w:w="12240" w:h="15840" w:code="1"/>
          <w:pgMar w:top="1440" w:right="1440" w:bottom="1440" w:left="1440" w:header="709" w:footer="709" w:gutter="0"/>
          <w:pgNumType w:start="1"/>
          <w:cols w:space="708"/>
          <w:docGrid w:linePitch="360"/>
        </w:sectPr>
      </w:pPr>
    </w:p>
    <w:p w:rsidR="00E10819" w:rsidRDefault="00E10819" w:rsidP="00E10819"/>
    <w:p w:rsidR="004C2D6B" w:rsidRDefault="004C2D6B">
      <w:r>
        <w:br w:type="page"/>
      </w:r>
    </w:p>
    <w:p w:rsidR="00E10819" w:rsidRPr="007C2663" w:rsidRDefault="00E10819" w:rsidP="00E10819">
      <w:pPr>
        <w:pStyle w:val="BodyText"/>
      </w:pPr>
      <w:bookmarkStart w:id="2" w:name="Index"/>
      <w:bookmarkEnd w:id="2"/>
    </w:p>
    <w:sectPr w:rsidR="00E10819" w:rsidRPr="007C2663" w:rsidSect="004C2D6B">
      <w:headerReference w:type="default" r:id="rId29"/>
      <w:type w:val="continuous"/>
      <w:pgSz w:w="12240" w:h="15840" w:code="1"/>
      <w:pgMar w:top="1440" w:right="1440" w:bottom="1440" w:left="1440"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0D6" w:rsidRDefault="009930D6">
      <w:r>
        <w:separator/>
      </w:r>
    </w:p>
  </w:endnote>
  <w:endnote w:type="continuationSeparator" w:id="0">
    <w:p w:rsidR="009930D6" w:rsidRDefault="0099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FD7" w:rsidRDefault="00346FD7" w:rsidP="00DD1E36">
    <w:pPr>
      <w:pBdr>
        <w:top w:val="double" w:sz="4" w:space="1" w:color="auto"/>
      </w:pBdr>
      <w:tabs>
        <w:tab w:val="right" w:pos="8504"/>
      </w:tabs>
      <w:rPr>
        <w:rFonts w:ascii="Arial" w:hAnsi="Arial" w:cs="Arial"/>
        <w:b/>
        <w:bCs/>
        <w:sz w:val="20"/>
      </w:rPr>
    </w:pPr>
    <w:r>
      <w:rPr>
        <w:rFonts w:ascii="Arial" w:hAnsi="Arial" w:cs="Arial"/>
        <w:b/>
        <w:bCs/>
        <w:sz w:val="20"/>
      </w:rPr>
      <w:t xml:space="preserve">Page </w:t>
    </w:r>
    <w:r w:rsidR="00AE0F90">
      <w:rPr>
        <w:rFonts w:ascii="Arial" w:hAnsi="Arial" w:cs="Arial"/>
        <w:b/>
        <w:bCs/>
        <w:sz w:val="20"/>
      </w:rPr>
      <w:fldChar w:fldCharType="begin"/>
    </w:r>
    <w:r>
      <w:rPr>
        <w:rFonts w:ascii="Arial" w:hAnsi="Arial" w:cs="Arial"/>
        <w:b/>
        <w:bCs/>
        <w:sz w:val="20"/>
      </w:rPr>
      <w:instrText xml:space="preserve"> PAGE </w:instrText>
    </w:r>
    <w:r w:rsidR="00AE0F90">
      <w:rPr>
        <w:rFonts w:ascii="Arial" w:hAnsi="Arial" w:cs="Arial"/>
        <w:b/>
        <w:bCs/>
        <w:sz w:val="20"/>
      </w:rPr>
      <w:fldChar w:fldCharType="separate"/>
    </w:r>
    <w:r>
      <w:rPr>
        <w:rFonts w:ascii="Arial" w:hAnsi="Arial" w:cs="Arial"/>
        <w:b/>
        <w:bCs/>
        <w:noProof/>
        <w:sz w:val="20"/>
      </w:rPr>
      <w:t>2</w:t>
    </w:r>
    <w:r w:rsidR="00AE0F90">
      <w:rPr>
        <w:rFonts w:ascii="Arial" w:hAnsi="Arial" w:cs="Arial"/>
        <w:b/>
        <w:bCs/>
        <w:sz w:val="20"/>
      </w:rPr>
      <w:fldChar w:fldCharType="end"/>
    </w:r>
    <w:r>
      <w:rPr>
        <w:rFonts w:ascii="Arial" w:hAnsi="Arial" w:cs="Arial"/>
        <w:b/>
        <w:bCs/>
        <w:sz w:val="20"/>
      </w:rPr>
      <w:tab/>
    </w:r>
    <w:r w:rsidRPr="00D62E3E">
      <w:rPr>
        <w:rFonts w:ascii="Arial" w:hAnsi="Arial" w:cs="Arial"/>
        <w:b/>
        <w:bCs/>
        <w:sz w:val="20"/>
      </w:rPr>
      <w:t>ThoughtAndMemory</w:t>
    </w:r>
  </w:p>
  <w:p w:rsidR="00346FD7" w:rsidRDefault="00346FD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DD1E36">
    <w:pPr>
      <w:pBdr>
        <w:top w:val="double" w:sz="4" w:space="1" w:color="auto"/>
      </w:pBdr>
      <w:tabs>
        <w:tab w:val="right" w:pos="8504"/>
      </w:tabs>
      <w:rPr>
        <w:rFonts w:ascii="Arial" w:hAnsi="Arial" w:cs="Arial"/>
        <w:b/>
        <w:bCs/>
        <w:sz w:val="20"/>
      </w:rPr>
    </w:pPr>
    <w:r>
      <w:rPr>
        <w:rFonts w:ascii="Arial" w:hAnsi="Arial" w:cs="Arial"/>
        <w:b/>
        <w:bCs/>
        <w:sz w:val="20"/>
      </w:rPr>
      <w:t xml:space="preserve">Page </w:t>
    </w:r>
    <w:r w:rsidR="00AE0F90">
      <w:rPr>
        <w:rFonts w:ascii="Arial" w:hAnsi="Arial" w:cs="Arial"/>
        <w:b/>
        <w:bCs/>
        <w:sz w:val="20"/>
      </w:rPr>
      <w:fldChar w:fldCharType="begin"/>
    </w:r>
    <w:r>
      <w:rPr>
        <w:rFonts w:ascii="Arial" w:hAnsi="Arial" w:cs="Arial"/>
        <w:b/>
        <w:bCs/>
        <w:sz w:val="20"/>
      </w:rPr>
      <w:instrText xml:space="preserve"> PAGE </w:instrText>
    </w:r>
    <w:r w:rsidR="00AE0F90">
      <w:rPr>
        <w:rFonts w:ascii="Arial" w:hAnsi="Arial" w:cs="Arial"/>
        <w:b/>
        <w:bCs/>
        <w:sz w:val="20"/>
      </w:rPr>
      <w:fldChar w:fldCharType="separate"/>
    </w:r>
    <w:r>
      <w:rPr>
        <w:rFonts w:ascii="Arial" w:hAnsi="Arial" w:cs="Arial"/>
        <w:b/>
        <w:bCs/>
        <w:noProof/>
        <w:sz w:val="20"/>
      </w:rPr>
      <w:t>2</w:t>
    </w:r>
    <w:r w:rsidR="00AE0F90">
      <w:rPr>
        <w:rFonts w:ascii="Arial" w:hAnsi="Arial" w:cs="Arial"/>
        <w:b/>
        <w:bCs/>
        <w:sz w:val="20"/>
      </w:rPr>
      <w:fldChar w:fldCharType="end"/>
    </w:r>
    <w:r>
      <w:rPr>
        <w:rFonts w:ascii="Arial" w:hAnsi="Arial" w:cs="Arial"/>
        <w:b/>
        <w:bCs/>
        <w:sz w:val="20"/>
      </w:rPr>
      <w:tab/>
    </w:r>
    <w:r w:rsidRPr="00D62E3E">
      <w:rPr>
        <w:rFonts w:ascii="Arial" w:hAnsi="Arial" w:cs="Arial"/>
        <w:b/>
        <w:bCs/>
        <w:sz w:val="20"/>
      </w:rPr>
      <w:t>ThoughtAndMemory</w:t>
    </w:r>
  </w:p>
  <w:p w:rsidR="004C2D6B" w:rsidRDefault="004C2D6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Pr="00DD1E36" w:rsidRDefault="004C2D6B" w:rsidP="00DD1E36">
    <w:pPr>
      <w:pStyle w:val="Footer"/>
    </w:pPr>
    <w:r w:rsidRPr="00DD1E36">
      <w:t>ThoughtAndMemory</w:t>
    </w:r>
  </w:p>
  <w:p w:rsidR="004C2D6B" w:rsidRDefault="004C2D6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FD7" w:rsidRDefault="00346FD7" w:rsidP="00DD1E36">
    <w:pPr>
      <w:pBdr>
        <w:top w:val="double" w:sz="4" w:space="1" w:color="auto"/>
      </w:pBdr>
      <w:tabs>
        <w:tab w:val="right" w:pos="8505"/>
      </w:tabs>
      <w:rPr>
        <w:rFonts w:ascii="Arial" w:hAnsi="Arial" w:cs="Arial"/>
        <w:b/>
        <w:bCs/>
        <w:sz w:val="20"/>
      </w:rPr>
    </w:pPr>
    <w:r w:rsidRPr="00D62E3E">
      <w:rPr>
        <w:rFonts w:ascii="Arial" w:hAnsi="Arial" w:cs="Arial"/>
        <w:b/>
        <w:bCs/>
        <w:sz w:val="20"/>
      </w:rPr>
      <w:t>ThoughtAndMemory</w:t>
    </w:r>
    <w:r>
      <w:rPr>
        <w:rFonts w:ascii="Arial" w:hAnsi="Arial" w:cs="Arial"/>
        <w:b/>
        <w:bCs/>
        <w:sz w:val="20"/>
      </w:rPr>
      <w:tab/>
      <w:t xml:space="preserve">Page </w:t>
    </w:r>
    <w:r w:rsidR="00AE0F90">
      <w:rPr>
        <w:rFonts w:ascii="Arial" w:hAnsi="Arial" w:cs="Arial"/>
        <w:b/>
        <w:bCs/>
        <w:sz w:val="20"/>
      </w:rPr>
      <w:fldChar w:fldCharType="begin"/>
    </w:r>
    <w:r>
      <w:rPr>
        <w:rFonts w:ascii="Arial" w:hAnsi="Arial" w:cs="Arial"/>
        <w:b/>
        <w:bCs/>
        <w:sz w:val="20"/>
      </w:rPr>
      <w:instrText xml:space="preserve"> PAGE </w:instrText>
    </w:r>
    <w:r w:rsidR="00AE0F90">
      <w:rPr>
        <w:rFonts w:ascii="Arial" w:hAnsi="Arial" w:cs="Arial"/>
        <w:b/>
        <w:bCs/>
        <w:sz w:val="20"/>
      </w:rPr>
      <w:fldChar w:fldCharType="separate"/>
    </w:r>
    <w:r w:rsidR="00C1076D">
      <w:rPr>
        <w:rFonts w:ascii="Arial" w:hAnsi="Arial" w:cs="Arial"/>
        <w:b/>
        <w:bCs/>
        <w:noProof/>
        <w:sz w:val="20"/>
      </w:rPr>
      <w:t>7</w:t>
    </w:r>
    <w:r w:rsidR="00AE0F90">
      <w:rPr>
        <w:rFonts w:ascii="Arial" w:hAnsi="Arial" w:cs="Arial"/>
        <w:b/>
        <w:bCs/>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FD7" w:rsidRPr="00DD1E36" w:rsidRDefault="00346FD7" w:rsidP="00DD1E36">
    <w:pPr>
      <w:pStyle w:val="Footer"/>
    </w:pPr>
    <w:r w:rsidRPr="00DD1E36">
      <w:t>ThoughtAndMemory</w:t>
    </w:r>
  </w:p>
  <w:p w:rsidR="00346FD7" w:rsidRDefault="00346FD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DD1E36">
    <w:pPr>
      <w:pBdr>
        <w:top w:val="double" w:sz="4" w:space="1" w:color="auto"/>
      </w:pBdr>
      <w:tabs>
        <w:tab w:val="right" w:pos="8504"/>
      </w:tabs>
      <w:rPr>
        <w:rFonts w:ascii="Arial" w:hAnsi="Arial" w:cs="Arial"/>
        <w:b/>
        <w:bCs/>
        <w:sz w:val="20"/>
      </w:rPr>
    </w:pPr>
    <w:r>
      <w:rPr>
        <w:rFonts w:ascii="Arial" w:hAnsi="Arial" w:cs="Arial"/>
        <w:b/>
        <w:bCs/>
        <w:sz w:val="20"/>
      </w:rPr>
      <w:t xml:space="preserve">Page </w:t>
    </w:r>
    <w:r w:rsidR="00AE0F90">
      <w:rPr>
        <w:rFonts w:ascii="Arial" w:hAnsi="Arial" w:cs="Arial"/>
        <w:b/>
        <w:bCs/>
        <w:sz w:val="20"/>
      </w:rPr>
      <w:fldChar w:fldCharType="begin"/>
    </w:r>
    <w:r>
      <w:rPr>
        <w:rFonts w:ascii="Arial" w:hAnsi="Arial" w:cs="Arial"/>
        <w:b/>
        <w:bCs/>
        <w:sz w:val="20"/>
      </w:rPr>
      <w:instrText xml:space="preserve"> PAGE </w:instrText>
    </w:r>
    <w:r w:rsidR="00AE0F90">
      <w:rPr>
        <w:rFonts w:ascii="Arial" w:hAnsi="Arial" w:cs="Arial"/>
        <w:b/>
        <w:bCs/>
        <w:sz w:val="20"/>
      </w:rPr>
      <w:fldChar w:fldCharType="separate"/>
    </w:r>
    <w:r>
      <w:rPr>
        <w:rFonts w:ascii="Arial" w:hAnsi="Arial" w:cs="Arial"/>
        <w:b/>
        <w:bCs/>
        <w:noProof/>
        <w:sz w:val="20"/>
      </w:rPr>
      <w:t>2</w:t>
    </w:r>
    <w:r w:rsidR="00AE0F90">
      <w:rPr>
        <w:rFonts w:ascii="Arial" w:hAnsi="Arial" w:cs="Arial"/>
        <w:b/>
        <w:bCs/>
        <w:sz w:val="20"/>
      </w:rPr>
      <w:fldChar w:fldCharType="end"/>
    </w:r>
    <w:r>
      <w:rPr>
        <w:rFonts w:ascii="Arial" w:hAnsi="Arial" w:cs="Arial"/>
        <w:b/>
        <w:bCs/>
        <w:sz w:val="20"/>
      </w:rPr>
      <w:tab/>
    </w:r>
    <w:r w:rsidRPr="00D62E3E">
      <w:rPr>
        <w:rFonts w:ascii="Arial" w:hAnsi="Arial" w:cs="Arial"/>
        <w:b/>
        <w:bCs/>
        <w:sz w:val="20"/>
      </w:rPr>
      <w:t>ThoughtAndMemory</w:t>
    </w:r>
  </w:p>
  <w:p w:rsidR="004C2D6B" w:rsidRDefault="004C2D6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Pr="00DD1E36" w:rsidRDefault="004C2D6B" w:rsidP="00DD1E36">
    <w:pPr>
      <w:pStyle w:val="Footer"/>
    </w:pPr>
    <w:r w:rsidRPr="00DD1E36">
      <w:t>ThoughtAndMemory</w:t>
    </w:r>
  </w:p>
  <w:p w:rsidR="004C2D6B" w:rsidRDefault="004C2D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DD1E36">
    <w:pPr>
      <w:pBdr>
        <w:top w:val="double" w:sz="4" w:space="1" w:color="auto"/>
      </w:pBdr>
      <w:tabs>
        <w:tab w:val="right" w:pos="8504"/>
      </w:tabs>
      <w:rPr>
        <w:rFonts w:ascii="Arial" w:hAnsi="Arial" w:cs="Arial"/>
        <w:b/>
        <w:bCs/>
        <w:sz w:val="20"/>
      </w:rPr>
    </w:pPr>
    <w:r>
      <w:rPr>
        <w:rFonts w:ascii="Arial" w:hAnsi="Arial" w:cs="Arial"/>
        <w:b/>
        <w:bCs/>
        <w:sz w:val="20"/>
      </w:rPr>
      <w:t xml:space="preserve">Page </w:t>
    </w:r>
    <w:r w:rsidR="00AE0F90">
      <w:rPr>
        <w:rFonts w:ascii="Arial" w:hAnsi="Arial" w:cs="Arial"/>
        <w:b/>
        <w:bCs/>
        <w:sz w:val="20"/>
      </w:rPr>
      <w:fldChar w:fldCharType="begin"/>
    </w:r>
    <w:r>
      <w:rPr>
        <w:rFonts w:ascii="Arial" w:hAnsi="Arial" w:cs="Arial"/>
        <w:b/>
        <w:bCs/>
        <w:sz w:val="20"/>
      </w:rPr>
      <w:instrText xml:space="preserve"> PAGE </w:instrText>
    </w:r>
    <w:r w:rsidR="00AE0F90">
      <w:rPr>
        <w:rFonts w:ascii="Arial" w:hAnsi="Arial" w:cs="Arial"/>
        <w:b/>
        <w:bCs/>
        <w:sz w:val="20"/>
      </w:rPr>
      <w:fldChar w:fldCharType="separate"/>
    </w:r>
    <w:r>
      <w:rPr>
        <w:rFonts w:ascii="Arial" w:hAnsi="Arial" w:cs="Arial"/>
        <w:b/>
        <w:bCs/>
        <w:noProof/>
        <w:sz w:val="20"/>
      </w:rPr>
      <w:t>2</w:t>
    </w:r>
    <w:r w:rsidR="00AE0F90">
      <w:rPr>
        <w:rFonts w:ascii="Arial" w:hAnsi="Arial" w:cs="Arial"/>
        <w:b/>
        <w:bCs/>
        <w:sz w:val="20"/>
      </w:rPr>
      <w:fldChar w:fldCharType="end"/>
    </w:r>
    <w:r>
      <w:rPr>
        <w:rFonts w:ascii="Arial" w:hAnsi="Arial" w:cs="Arial"/>
        <w:b/>
        <w:bCs/>
        <w:sz w:val="20"/>
      </w:rPr>
      <w:tab/>
    </w:r>
    <w:r w:rsidRPr="00D62E3E">
      <w:rPr>
        <w:rFonts w:ascii="Arial" w:hAnsi="Arial" w:cs="Arial"/>
        <w:b/>
        <w:bCs/>
        <w:sz w:val="20"/>
      </w:rPr>
      <w:t>ThoughtAndMemory</w:t>
    </w:r>
  </w:p>
  <w:p w:rsidR="004C2D6B" w:rsidRDefault="004C2D6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Pr="00DD1E36" w:rsidRDefault="004C2D6B" w:rsidP="00DD1E36">
    <w:pPr>
      <w:pStyle w:val="Footer"/>
    </w:pPr>
    <w:r w:rsidRPr="00DD1E36">
      <w:t>ThoughtAndMemory</w:t>
    </w:r>
  </w:p>
  <w:p w:rsidR="004C2D6B" w:rsidRDefault="004C2D6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DD1E36">
    <w:pPr>
      <w:pBdr>
        <w:top w:val="double" w:sz="4" w:space="1" w:color="auto"/>
      </w:pBdr>
      <w:tabs>
        <w:tab w:val="right" w:pos="8504"/>
      </w:tabs>
      <w:rPr>
        <w:rFonts w:ascii="Arial" w:hAnsi="Arial" w:cs="Arial"/>
        <w:b/>
        <w:bCs/>
        <w:sz w:val="20"/>
      </w:rPr>
    </w:pPr>
    <w:r>
      <w:rPr>
        <w:rFonts w:ascii="Arial" w:hAnsi="Arial" w:cs="Arial"/>
        <w:b/>
        <w:bCs/>
        <w:sz w:val="20"/>
      </w:rPr>
      <w:t xml:space="preserve">Page </w:t>
    </w:r>
    <w:r w:rsidR="00AE0F90">
      <w:rPr>
        <w:rFonts w:ascii="Arial" w:hAnsi="Arial" w:cs="Arial"/>
        <w:b/>
        <w:bCs/>
        <w:sz w:val="20"/>
      </w:rPr>
      <w:fldChar w:fldCharType="begin"/>
    </w:r>
    <w:r>
      <w:rPr>
        <w:rFonts w:ascii="Arial" w:hAnsi="Arial" w:cs="Arial"/>
        <w:b/>
        <w:bCs/>
        <w:sz w:val="20"/>
      </w:rPr>
      <w:instrText xml:space="preserve"> PAGE </w:instrText>
    </w:r>
    <w:r w:rsidR="00AE0F90">
      <w:rPr>
        <w:rFonts w:ascii="Arial" w:hAnsi="Arial" w:cs="Arial"/>
        <w:b/>
        <w:bCs/>
        <w:sz w:val="20"/>
      </w:rPr>
      <w:fldChar w:fldCharType="separate"/>
    </w:r>
    <w:r>
      <w:rPr>
        <w:rFonts w:ascii="Arial" w:hAnsi="Arial" w:cs="Arial"/>
        <w:b/>
        <w:bCs/>
        <w:noProof/>
        <w:sz w:val="20"/>
      </w:rPr>
      <w:t>2</w:t>
    </w:r>
    <w:r w:rsidR="00AE0F90">
      <w:rPr>
        <w:rFonts w:ascii="Arial" w:hAnsi="Arial" w:cs="Arial"/>
        <w:b/>
        <w:bCs/>
        <w:sz w:val="20"/>
      </w:rPr>
      <w:fldChar w:fldCharType="end"/>
    </w:r>
    <w:r>
      <w:rPr>
        <w:rFonts w:ascii="Arial" w:hAnsi="Arial" w:cs="Arial"/>
        <w:b/>
        <w:bCs/>
        <w:sz w:val="20"/>
      </w:rPr>
      <w:tab/>
    </w:r>
    <w:r w:rsidRPr="00D62E3E">
      <w:rPr>
        <w:rFonts w:ascii="Arial" w:hAnsi="Arial" w:cs="Arial"/>
        <w:b/>
        <w:bCs/>
        <w:sz w:val="20"/>
      </w:rPr>
      <w:t>ThoughtAndMemory</w:t>
    </w:r>
  </w:p>
  <w:p w:rsidR="004C2D6B" w:rsidRDefault="004C2D6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Pr="00DD1E36" w:rsidRDefault="004C2D6B" w:rsidP="00DD1E36">
    <w:pPr>
      <w:pStyle w:val="Footer"/>
    </w:pPr>
    <w:r w:rsidRPr="00DD1E36">
      <w:t>ThoughtAndMemory</w:t>
    </w:r>
  </w:p>
  <w:p w:rsidR="004C2D6B" w:rsidRDefault="004C2D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0D6" w:rsidRDefault="009930D6">
      <w:r>
        <w:separator/>
      </w:r>
    </w:p>
  </w:footnote>
  <w:footnote w:type="continuationSeparator" w:id="0">
    <w:p w:rsidR="009930D6" w:rsidRDefault="00993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FD7" w:rsidRDefault="00346FD7" w:rsidP="0090299C">
    <w:pPr>
      <w:pStyle w:val="Header"/>
      <w:tabs>
        <w:tab w:val="center" w:pos="4140"/>
      </w:tabs>
    </w:pPr>
    <w:r>
      <w:tab/>
    </w:r>
    <w:fldSimple w:instr=" TITLE  \* Caps  \* MERGEFORMAT ">
      <w:r w:rsidR="001111D9">
        <w:t>Excel 2003 Level 1</w:t>
      </w:r>
    </w:fldSimple>
  </w:p>
  <w:p w:rsidR="00346FD7" w:rsidRDefault="00346FD7" w:rsidP="0090299C">
    <w:pPr>
      <w:pStyle w:val="Header"/>
      <w:tabs>
        <w:tab w:val="center" w:pos="4140"/>
      </w:tabs>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C2D6B" w:rsidTr="005D0C3E">
      <w:tc>
        <w:tcPr>
          <w:tcW w:w="4788" w:type="dxa"/>
          <w:vAlign w:val="center"/>
        </w:tcPr>
        <w:p w:rsidR="004C2D6B" w:rsidRDefault="004C2D6B" w:rsidP="00A76F8D">
          <w:pPr>
            <w:pStyle w:val="ChapterHeading"/>
          </w:pPr>
          <w:r>
            <w:t>Word 2007 Level 4</w:t>
          </w:r>
        </w:p>
      </w:tc>
      <w:tc>
        <w:tcPr>
          <w:tcW w:w="4788" w:type="dxa"/>
        </w:tcPr>
        <w:p w:rsidR="004C2D6B" w:rsidRDefault="004C2D6B" w:rsidP="00E322CB">
          <w:pPr>
            <w:pStyle w:val="Header"/>
            <w:jc w:val="center"/>
          </w:pPr>
          <w:r>
            <w:rPr>
              <w:noProof/>
              <w:lang w:eastAsia="en-AU"/>
            </w:rPr>
            <w:drawing>
              <wp:inline distT="0" distB="0" distL="0" distR="0">
                <wp:extent cx="2164080" cy="938784"/>
                <wp:effectExtent l="19050" t="0" r="7620" b="0"/>
                <wp:docPr id="5" name="Picture 0" descr="ThoughtAndMemoryLogoReall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ughtAndMemoryLogoReallySmall.jpg"/>
                        <pic:cNvPicPr/>
                      </pic:nvPicPr>
                      <pic:blipFill>
                        <a:blip r:embed="rId1"/>
                        <a:stretch>
                          <a:fillRect/>
                        </a:stretch>
                      </pic:blipFill>
                      <pic:spPr>
                        <a:xfrm>
                          <a:off x="0" y="0"/>
                          <a:ext cx="2164080" cy="938784"/>
                        </a:xfrm>
                        <a:prstGeom prst="rect">
                          <a:avLst/>
                        </a:prstGeom>
                      </pic:spPr>
                    </pic:pic>
                  </a:graphicData>
                </a:graphic>
              </wp:inline>
            </w:drawing>
          </w:r>
        </w:p>
      </w:tc>
    </w:tr>
    <w:tr w:rsidR="004C2D6B" w:rsidTr="005D0C3E">
      <w:tc>
        <w:tcPr>
          <w:tcW w:w="9576" w:type="dxa"/>
          <w:gridSpan w:val="2"/>
          <w:tcBorders>
            <w:bottom w:val="single" w:sz="4" w:space="0" w:color="auto"/>
          </w:tcBorders>
          <w:vAlign w:val="center"/>
        </w:tcPr>
        <w:p w:rsidR="004C2D6B" w:rsidRPr="00293D1A" w:rsidRDefault="004C2D6B" w:rsidP="00FA48AA">
          <w:pPr>
            <w:pStyle w:val="BodyText"/>
            <w:jc w:val="center"/>
            <w:rPr>
              <w:noProof/>
              <w:sz w:val="18"/>
              <w:szCs w:val="18"/>
              <w:lang w:eastAsia="en-AU"/>
            </w:rPr>
          </w:pPr>
          <w:r>
            <w:rPr>
              <w:noProof/>
              <w:sz w:val="18"/>
              <w:szCs w:val="18"/>
              <w:lang w:eastAsia="en-AU"/>
            </w:rPr>
            <w:t xml:space="preserve">A one day course for people </w:t>
          </w:r>
          <w:r w:rsidR="00AE0F90">
            <w:rPr>
              <w:noProof/>
              <w:sz w:val="18"/>
              <w:szCs w:val="18"/>
              <w:lang w:eastAsia="en-AU"/>
            </w:rPr>
            <w:fldChar w:fldCharType="begin"/>
          </w:r>
          <w:r>
            <w:rPr>
              <w:noProof/>
              <w:sz w:val="18"/>
              <w:szCs w:val="18"/>
              <w:lang w:eastAsia="en-AU"/>
            </w:rPr>
            <w:instrText>macrobutton nomacro highly experienced with</w:instrText>
          </w:r>
          <w:r w:rsidR="00AE0F90">
            <w:rPr>
              <w:noProof/>
              <w:sz w:val="18"/>
              <w:szCs w:val="18"/>
              <w:lang w:eastAsia="en-AU"/>
            </w:rPr>
            <w:fldChar w:fldCharType="end"/>
          </w:r>
          <w:r w:rsidRPr="00293D1A">
            <w:rPr>
              <w:noProof/>
              <w:sz w:val="18"/>
              <w:szCs w:val="18"/>
              <w:lang w:eastAsia="en-AU"/>
            </w:rPr>
            <w:t xml:space="preserve">Microsoft </w:t>
          </w:r>
          <w:r>
            <w:rPr>
              <w:noProof/>
              <w:sz w:val="18"/>
              <w:szCs w:val="18"/>
              <w:lang w:eastAsia="en-AU"/>
            </w:rPr>
            <w:t>Word</w:t>
          </w:r>
        </w:p>
      </w:tc>
    </w:tr>
  </w:tbl>
  <w:p w:rsidR="004C2D6B" w:rsidRDefault="004C2D6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C2D6B" w:rsidTr="005D0C3E">
      <w:tc>
        <w:tcPr>
          <w:tcW w:w="4788" w:type="dxa"/>
          <w:vAlign w:val="center"/>
        </w:tcPr>
        <w:p w:rsidR="004C2D6B" w:rsidRDefault="004C2D6B" w:rsidP="00A76F8D">
          <w:pPr>
            <w:pStyle w:val="ChapterHeading"/>
          </w:pPr>
          <w:r>
            <w:t>Index</w:t>
          </w:r>
        </w:p>
      </w:tc>
      <w:tc>
        <w:tcPr>
          <w:tcW w:w="4788" w:type="dxa"/>
        </w:tcPr>
        <w:p w:rsidR="004C2D6B" w:rsidRDefault="004C2D6B" w:rsidP="00E322CB">
          <w:pPr>
            <w:pStyle w:val="Header"/>
            <w:jc w:val="center"/>
          </w:pPr>
          <w:r>
            <w:rPr>
              <w:noProof/>
              <w:lang w:eastAsia="en-AU"/>
            </w:rPr>
            <w:drawing>
              <wp:inline distT="0" distB="0" distL="0" distR="0">
                <wp:extent cx="2164080" cy="938784"/>
                <wp:effectExtent l="19050" t="0" r="7620" b="0"/>
                <wp:docPr id="6" name="Picture 0" descr="ThoughtAndMemoryLogoReall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ughtAndMemoryLogoReallySmall.jpg"/>
                        <pic:cNvPicPr/>
                      </pic:nvPicPr>
                      <pic:blipFill>
                        <a:blip r:embed="rId1"/>
                        <a:stretch>
                          <a:fillRect/>
                        </a:stretch>
                      </pic:blipFill>
                      <pic:spPr>
                        <a:xfrm>
                          <a:off x="0" y="0"/>
                          <a:ext cx="2164080" cy="938784"/>
                        </a:xfrm>
                        <a:prstGeom prst="rect">
                          <a:avLst/>
                        </a:prstGeom>
                      </pic:spPr>
                    </pic:pic>
                  </a:graphicData>
                </a:graphic>
              </wp:inline>
            </w:drawing>
          </w:r>
        </w:p>
      </w:tc>
    </w:tr>
    <w:tr w:rsidR="004C2D6B" w:rsidTr="005D0C3E">
      <w:tc>
        <w:tcPr>
          <w:tcW w:w="9576" w:type="dxa"/>
          <w:gridSpan w:val="2"/>
          <w:tcBorders>
            <w:bottom w:val="single" w:sz="4" w:space="0" w:color="auto"/>
          </w:tcBorders>
          <w:vAlign w:val="center"/>
        </w:tcPr>
        <w:p w:rsidR="004C2D6B" w:rsidRPr="00293D1A" w:rsidRDefault="004C2D6B" w:rsidP="00FA48AA">
          <w:pPr>
            <w:pStyle w:val="BodyText"/>
            <w:jc w:val="center"/>
            <w:rPr>
              <w:noProof/>
              <w:sz w:val="18"/>
              <w:szCs w:val="18"/>
              <w:lang w:eastAsia="en-AU"/>
            </w:rPr>
          </w:pPr>
        </w:p>
      </w:tc>
    </w:tr>
  </w:tbl>
  <w:p w:rsidR="004C2D6B" w:rsidRDefault="004C2D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346FD7" w:rsidTr="005D0C3E">
      <w:tc>
        <w:tcPr>
          <w:tcW w:w="4788" w:type="dxa"/>
          <w:vAlign w:val="center"/>
        </w:tcPr>
        <w:p w:rsidR="00346FD7" w:rsidRDefault="001111D9" w:rsidP="00C1076D">
          <w:pPr>
            <w:pStyle w:val="ChapterHeading"/>
          </w:pPr>
          <w:r>
            <w:t>Word 20</w:t>
          </w:r>
          <w:r w:rsidR="00C1076D">
            <w:t>13</w:t>
          </w:r>
          <w:r>
            <w:t xml:space="preserve"> Courses</w:t>
          </w:r>
        </w:p>
      </w:tc>
      <w:tc>
        <w:tcPr>
          <w:tcW w:w="4788" w:type="dxa"/>
        </w:tcPr>
        <w:p w:rsidR="00346FD7" w:rsidRDefault="00346FD7" w:rsidP="00E322CB">
          <w:pPr>
            <w:pStyle w:val="Header"/>
            <w:jc w:val="center"/>
          </w:pPr>
          <w:r>
            <w:rPr>
              <w:noProof/>
              <w:lang w:eastAsia="en-AU"/>
            </w:rPr>
            <w:drawing>
              <wp:inline distT="0" distB="0" distL="0" distR="0">
                <wp:extent cx="2164080" cy="938784"/>
                <wp:effectExtent l="19050" t="0" r="7620" b="0"/>
                <wp:docPr id="2" name="Picture 0" descr="ThoughtAndMemoryLogoReall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ughtAndMemoryLogoReallySmall.jpg"/>
                        <pic:cNvPicPr/>
                      </pic:nvPicPr>
                      <pic:blipFill>
                        <a:blip r:embed="rId1"/>
                        <a:stretch>
                          <a:fillRect/>
                        </a:stretch>
                      </pic:blipFill>
                      <pic:spPr>
                        <a:xfrm>
                          <a:off x="0" y="0"/>
                          <a:ext cx="2164080" cy="938784"/>
                        </a:xfrm>
                        <a:prstGeom prst="rect">
                          <a:avLst/>
                        </a:prstGeom>
                      </pic:spPr>
                    </pic:pic>
                  </a:graphicData>
                </a:graphic>
              </wp:inline>
            </w:drawing>
          </w:r>
        </w:p>
      </w:tc>
    </w:tr>
    <w:tr w:rsidR="00346FD7" w:rsidTr="005D0C3E">
      <w:tc>
        <w:tcPr>
          <w:tcW w:w="9576" w:type="dxa"/>
          <w:gridSpan w:val="2"/>
          <w:tcBorders>
            <w:bottom w:val="single" w:sz="4" w:space="0" w:color="auto"/>
          </w:tcBorders>
          <w:vAlign w:val="center"/>
        </w:tcPr>
        <w:p w:rsidR="00346FD7" w:rsidRPr="00293D1A" w:rsidRDefault="004C2D6B" w:rsidP="004C2D6B">
          <w:pPr>
            <w:pStyle w:val="BodyText"/>
            <w:jc w:val="center"/>
            <w:rPr>
              <w:noProof/>
              <w:sz w:val="18"/>
              <w:szCs w:val="18"/>
              <w:lang w:eastAsia="en-AU"/>
            </w:rPr>
          </w:pPr>
          <w:r w:rsidRPr="00293D1A">
            <w:rPr>
              <w:noProof/>
              <w:sz w:val="18"/>
              <w:szCs w:val="18"/>
              <w:lang w:eastAsia="en-AU"/>
            </w:rPr>
            <w:t xml:space="preserve">One </w:t>
          </w:r>
          <w:r w:rsidR="005E151F" w:rsidRPr="00293D1A">
            <w:rPr>
              <w:noProof/>
              <w:sz w:val="18"/>
              <w:szCs w:val="18"/>
              <w:lang w:eastAsia="en-AU"/>
            </w:rPr>
            <w:t>day course</w:t>
          </w:r>
          <w:r>
            <w:rPr>
              <w:noProof/>
              <w:sz w:val="18"/>
              <w:szCs w:val="18"/>
              <w:lang w:eastAsia="en-AU"/>
            </w:rPr>
            <w:t>s</w:t>
          </w:r>
          <w:r w:rsidR="005E151F" w:rsidRPr="00293D1A">
            <w:rPr>
              <w:noProof/>
              <w:sz w:val="18"/>
              <w:szCs w:val="18"/>
              <w:lang w:eastAsia="en-AU"/>
            </w:rPr>
            <w:t xml:space="preserve"> for people </w:t>
          </w:r>
          <w:r>
            <w:rPr>
              <w:noProof/>
              <w:sz w:val="18"/>
              <w:szCs w:val="18"/>
              <w:lang w:eastAsia="en-AU"/>
            </w:rPr>
            <w:t xml:space="preserve">with all levels of experience with </w:t>
          </w:r>
          <w:r w:rsidR="005E151F" w:rsidRPr="00293D1A">
            <w:rPr>
              <w:noProof/>
              <w:sz w:val="18"/>
              <w:szCs w:val="18"/>
              <w:lang w:eastAsia="en-AU"/>
            </w:rPr>
            <w:t xml:space="preserve">Microsoft </w:t>
          </w:r>
          <w:r>
            <w:rPr>
              <w:noProof/>
              <w:sz w:val="18"/>
              <w:szCs w:val="18"/>
              <w:lang w:eastAsia="en-AU"/>
            </w:rPr>
            <w:t>Word</w:t>
          </w:r>
        </w:p>
      </w:tc>
    </w:tr>
  </w:tbl>
  <w:p w:rsidR="00346FD7" w:rsidRDefault="00346F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90299C">
    <w:pPr>
      <w:pStyle w:val="Header"/>
      <w:tabs>
        <w:tab w:val="center" w:pos="4140"/>
      </w:tabs>
    </w:pPr>
    <w:r>
      <w:tab/>
    </w:r>
    <w:fldSimple w:instr=" TITLE  \* Caps  \* MERGEFORMAT ">
      <w:r>
        <w:t>Excel 2003 Level 1</w:t>
      </w:r>
    </w:fldSimple>
  </w:p>
  <w:p w:rsidR="004C2D6B" w:rsidRDefault="004C2D6B" w:rsidP="0090299C">
    <w:pPr>
      <w:pStyle w:val="Header"/>
      <w:tabs>
        <w:tab w:val="center" w:pos="414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C2D6B" w:rsidTr="005D0C3E">
      <w:tc>
        <w:tcPr>
          <w:tcW w:w="4788" w:type="dxa"/>
          <w:vAlign w:val="center"/>
        </w:tcPr>
        <w:p w:rsidR="004C2D6B" w:rsidRDefault="004C2D6B" w:rsidP="00A76F8D">
          <w:pPr>
            <w:pStyle w:val="ChapterHeading"/>
          </w:pPr>
          <w:r>
            <w:t>Word 2007 Level 1</w:t>
          </w:r>
        </w:p>
      </w:tc>
      <w:tc>
        <w:tcPr>
          <w:tcW w:w="4788" w:type="dxa"/>
        </w:tcPr>
        <w:p w:rsidR="004C2D6B" w:rsidRDefault="004C2D6B" w:rsidP="00E322CB">
          <w:pPr>
            <w:pStyle w:val="Header"/>
            <w:jc w:val="center"/>
          </w:pPr>
          <w:r>
            <w:rPr>
              <w:noProof/>
              <w:lang w:eastAsia="en-AU"/>
            </w:rPr>
            <w:drawing>
              <wp:inline distT="0" distB="0" distL="0" distR="0">
                <wp:extent cx="2164080" cy="938784"/>
                <wp:effectExtent l="19050" t="0" r="7620" b="0"/>
                <wp:docPr id="1" name="Picture 0" descr="ThoughtAndMemoryLogoReall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ughtAndMemoryLogoReallySmall.jpg"/>
                        <pic:cNvPicPr/>
                      </pic:nvPicPr>
                      <pic:blipFill>
                        <a:blip r:embed="rId1"/>
                        <a:stretch>
                          <a:fillRect/>
                        </a:stretch>
                      </pic:blipFill>
                      <pic:spPr>
                        <a:xfrm>
                          <a:off x="0" y="0"/>
                          <a:ext cx="2164080" cy="938784"/>
                        </a:xfrm>
                        <a:prstGeom prst="rect">
                          <a:avLst/>
                        </a:prstGeom>
                      </pic:spPr>
                    </pic:pic>
                  </a:graphicData>
                </a:graphic>
              </wp:inline>
            </w:drawing>
          </w:r>
        </w:p>
      </w:tc>
    </w:tr>
    <w:tr w:rsidR="004C2D6B" w:rsidTr="005D0C3E">
      <w:tc>
        <w:tcPr>
          <w:tcW w:w="9576" w:type="dxa"/>
          <w:gridSpan w:val="2"/>
          <w:tcBorders>
            <w:bottom w:val="single" w:sz="4" w:space="0" w:color="auto"/>
          </w:tcBorders>
          <w:vAlign w:val="center"/>
        </w:tcPr>
        <w:p w:rsidR="004C2D6B" w:rsidRPr="00293D1A" w:rsidRDefault="004C2D6B" w:rsidP="00F400BB">
          <w:pPr>
            <w:pStyle w:val="BodyText"/>
            <w:jc w:val="center"/>
            <w:rPr>
              <w:noProof/>
              <w:sz w:val="18"/>
              <w:szCs w:val="18"/>
              <w:lang w:eastAsia="en-AU"/>
            </w:rPr>
          </w:pPr>
          <w:r w:rsidRPr="00293D1A">
            <w:rPr>
              <w:noProof/>
              <w:sz w:val="18"/>
              <w:szCs w:val="18"/>
              <w:lang w:eastAsia="en-AU"/>
            </w:rPr>
            <w:t xml:space="preserve">A one day course for people </w:t>
          </w:r>
          <w:r w:rsidR="00AE0F90">
            <w:rPr>
              <w:noProof/>
              <w:sz w:val="18"/>
              <w:szCs w:val="18"/>
              <w:lang w:eastAsia="en-AU"/>
            </w:rPr>
            <w:fldChar w:fldCharType="begin"/>
          </w:r>
          <w:r>
            <w:rPr>
              <w:noProof/>
              <w:sz w:val="18"/>
              <w:szCs w:val="18"/>
              <w:lang w:eastAsia="en-AU"/>
            </w:rPr>
            <w:instrText>macrobutton nomacro new to</w:instrText>
          </w:r>
          <w:r w:rsidR="00AE0F90">
            <w:rPr>
              <w:noProof/>
              <w:sz w:val="18"/>
              <w:szCs w:val="18"/>
              <w:lang w:eastAsia="en-AU"/>
            </w:rPr>
            <w:fldChar w:fldCharType="end"/>
          </w:r>
          <w:r>
            <w:rPr>
              <w:noProof/>
              <w:sz w:val="18"/>
              <w:szCs w:val="18"/>
              <w:lang w:eastAsia="en-AU"/>
            </w:rPr>
            <w:t xml:space="preserve">  </w:t>
          </w:r>
          <w:r w:rsidRPr="00293D1A">
            <w:rPr>
              <w:noProof/>
              <w:sz w:val="18"/>
              <w:szCs w:val="18"/>
              <w:lang w:eastAsia="en-AU"/>
            </w:rPr>
            <w:t xml:space="preserve">Microsoft </w:t>
          </w:r>
          <w:r>
            <w:rPr>
              <w:noProof/>
              <w:sz w:val="18"/>
              <w:szCs w:val="18"/>
              <w:lang w:eastAsia="en-AU"/>
            </w:rPr>
            <w:t>Word</w:t>
          </w:r>
        </w:p>
      </w:tc>
    </w:tr>
  </w:tbl>
  <w:p w:rsidR="004C2D6B" w:rsidRDefault="004C2D6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90299C">
    <w:pPr>
      <w:pStyle w:val="Header"/>
      <w:tabs>
        <w:tab w:val="center" w:pos="4140"/>
      </w:tabs>
    </w:pPr>
    <w:r>
      <w:tab/>
    </w:r>
    <w:fldSimple w:instr=" TITLE  \* Caps  \* MERGEFORMAT ">
      <w:r>
        <w:t>Excel 2003 Level 1</w:t>
      </w:r>
    </w:fldSimple>
  </w:p>
  <w:p w:rsidR="004C2D6B" w:rsidRDefault="004C2D6B" w:rsidP="0090299C">
    <w:pPr>
      <w:pStyle w:val="Header"/>
      <w:tabs>
        <w:tab w:val="center" w:pos="414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C2D6B" w:rsidTr="005D0C3E">
      <w:tc>
        <w:tcPr>
          <w:tcW w:w="4788" w:type="dxa"/>
          <w:vAlign w:val="center"/>
        </w:tcPr>
        <w:p w:rsidR="004C2D6B" w:rsidRDefault="004C2D6B" w:rsidP="00A76F8D">
          <w:pPr>
            <w:pStyle w:val="ChapterHeading"/>
          </w:pPr>
          <w:r>
            <w:t>Word 2007 Level 2</w:t>
          </w:r>
        </w:p>
      </w:tc>
      <w:tc>
        <w:tcPr>
          <w:tcW w:w="4788" w:type="dxa"/>
        </w:tcPr>
        <w:p w:rsidR="004C2D6B" w:rsidRDefault="004C2D6B" w:rsidP="00E322CB">
          <w:pPr>
            <w:pStyle w:val="Header"/>
            <w:jc w:val="center"/>
          </w:pPr>
          <w:r>
            <w:rPr>
              <w:noProof/>
              <w:lang w:eastAsia="en-AU"/>
            </w:rPr>
            <w:drawing>
              <wp:inline distT="0" distB="0" distL="0" distR="0">
                <wp:extent cx="2164080" cy="938784"/>
                <wp:effectExtent l="19050" t="0" r="7620" b="0"/>
                <wp:docPr id="3" name="Picture 0" descr="ThoughtAndMemoryLogoReall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ughtAndMemoryLogoReallySmall.jpg"/>
                        <pic:cNvPicPr/>
                      </pic:nvPicPr>
                      <pic:blipFill>
                        <a:blip r:embed="rId1"/>
                        <a:stretch>
                          <a:fillRect/>
                        </a:stretch>
                      </pic:blipFill>
                      <pic:spPr>
                        <a:xfrm>
                          <a:off x="0" y="0"/>
                          <a:ext cx="2164080" cy="938784"/>
                        </a:xfrm>
                        <a:prstGeom prst="rect">
                          <a:avLst/>
                        </a:prstGeom>
                      </pic:spPr>
                    </pic:pic>
                  </a:graphicData>
                </a:graphic>
              </wp:inline>
            </w:drawing>
          </w:r>
        </w:p>
      </w:tc>
    </w:tr>
    <w:tr w:rsidR="004C2D6B" w:rsidTr="005D0C3E">
      <w:tc>
        <w:tcPr>
          <w:tcW w:w="9576" w:type="dxa"/>
          <w:gridSpan w:val="2"/>
          <w:tcBorders>
            <w:bottom w:val="single" w:sz="4" w:space="0" w:color="auto"/>
          </w:tcBorders>
          <w:vAlign w:val="center"/>
        </w:tcPr>
        <w:p w:rsidR="004C2D6B" w:rsidRPr="00293D1A" w:rsidRDefault="004C2D6B" w:rsidP="001D79F1">
          <w:pPr>
            <w:pStyle w:val="BodyText"/>
            <w:jc w:val="center"/>
            <w:rPr>
              <w:noProof/>
              <w:sz w:val="18"/>
              <w:szCs w:val="18"/>
              <w:lang w:eastAsia="en-AU"/>
            </w:rPr>
          </w:pPr>
          <w:r w:rsidRPr="00293D1A">
            <w:rPr>
              <w:noProof/>
              <w:sz w:val="18"/>
              <w:szCs w:val="18"/>
              <w:lang w:eastAsia="en-AU"/>
            </w:rPr>
            <w:t xml:space="preserve">A one day course for people </w:t>
          </w:r>
          <w:r w:rsidR="00AE0F90">
            <w:rPr>
              <w:noProof/>
              <w:sz w:val="18"/>
              <w:szCs w:val="18"/>
              <w:lang w:eastAsia="en-AU"/>
            </w:rPr>
            <w:fldChar w:fldCharType="begin"/>
          </w:r>
          <w:r>
            <w:rPr>
              <w:noProof/>
              <w:sz w:val="18"/>
              <w:szCs w:val="18"/>
              <w:lang w:eastAsia="en-AU"/>
            </w:rPr>
            <w:instrText>macrobutton nomacro moderately experienced with</w:instrText>
          </w:r>
          <w:r w:rsidR="00AE0F90">
            <w:rPr>
              <w:noProof/>
              <w:sz w:val="18"/>
              <w:szCs w:val="18"/>
              <w:lang w:eastAsia="en-AU"/>
            </w:rPr>
            <w:fldChar w:fldCharType="end"/>
          </w:r>
          <w:r>
            <w:rPr>
              <w:noProof/>
              <w:sz w:val="18"/>
              <w:szCs w:val="18"/>
              <w:lang w:eastAsia="en-AU"/>
            </w:rPr>
            <w:t xml:space="preserve"> </w:t>
          </w:r>
          <w:r w:rsidRPr="00293D1A">
            <w:rPr>
              <w:noProof/>
              <w:sz w:val="18"/>
              <w:szCs w:val="18"/>
              <w:lang w:eastAsia="en-AU"/>
            </w:rPr>
            <w:t xml:space="preserve">Microsoft </w:t>
          </w:r>
          <w:r>
            <w:rPr>
              <w:noProof/>
              <w:sz w:val="18"/>
              <w:szCs w:val="18"/>
              <w:lang w:eastAsia="en-AU"/>
            </w:rPr>
            <w:t>Word</w:t>
          </w:r>
        </w:p>
      </w:tc>
    </w:tr>
  </w:tbl>
  <w:p w:rsidR="004C2D6B" w:rsidRDefault="004C2D6B">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90299C">
    <w:pPr>
      <w:pStyle w:val="Header"/>
      <w:tabs>
        <w:tab w:val="center" w:pos="4140"/>
      </w:tabs>
    </w:pPr>
    <w:r>
      <w:tab/>
    </w:r>
    <w:fldSimple w:instr=" TITLE  \* Caps  \* MERGEFORMAT ">
      <w:r>
        <w:t>Word 2007 Level 3</w:t>
      </w:r>
    </w:fldSimple>
  </w:p>
  <w:p w:rsidR="004C2D6B" w:rsidRDefault="004C2D6B" w:rsidP="0090299C">
    <w:pPr>
      <w:pStyle w:val="Header"/>
      <w:tabs>
        <w:tab w:val="center" w:pos="414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C2D6B" w:rsidTr="005D0C3E">
      <w:tc>
        <w:tcPr>
          <w:tcW w:w="4788" w:type="dxa"/>
          <w:vAlign w:val="center"/>
        </w:tcPr>
        <w:p w:rsidR="004C2D6B" w:rsidRDefault="004C2D6B" w:rsidP="00A76F8D">
          <w:pPr>
            <w:pStyle w:val="ChapterHeading"/>
          </w:pPr>
          <w:r>
            <w:t>Word 2007 Level 3</w:t>
          </w:r>
        </w:p>
      </w:tc>
      <w:tc>
        <w:tcPr>
          <w:tcW w:w="4788" w:type="dxa"/>
        </w:tcPr>
        <w:p w:rsidR="004C2D6B" w:rsidRDefault="004C2D6B" w:rsidP="00E322CB">
          <w:pPr>
            <w:pStyle w:val="Header"/>
            <w:jc w:val="center"/>
          </w:pPr>
          <w:r>
            <w:rPr>
              <w:noProof/>
              <w:lang w:eastAsia="en-AU"/>
            </w:rPr>
            <w:drawing>
              <wp:inline distT="0" distB="0" distL="0" distR="0">
                <wp:extent cx="2164080" cy="938784"/>
                <wp:effectExtent l="19050" t="0" r="7620" b="0"/>
                <wp:docPr id="4" name="Picture 0" descr="ThoughtAndMemoryLogoReally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oughtAndMemoryLogoReallySmall.jpg"/>
                        <pic:cNvPicPr/>
                      </pic:nvPicPr>
                      <pic:blipFill>
                        <a:blip r:embed="rId1"/>
                        <a:stretch>
                          <a:fillRect/>
                        </a:stretch>
                      </pic:blipFill>
                      <pic:spPr>
                        <a:xfrm>
                          <a:off x="0" y="0"/>
                          <a:ext cx="2164080" cy="938784"/>
                        </a:xfrm>
                        <a:prstGeom prst="rect">
                          <a:avLst/>
                        </a:prstGeom>
                      </pic:spPr>
                    </pic:pic>
                  </a:graphicData>
                </a:graphic>
              </wp:inline>
            </w:drawing>
          </w:r>
        </w:p>
      </w:tc>
    </w:tr>
    <w:tr w:rsidR="004C2D6B" w:rsidTr="005D0C3E">
      <w:tc>
        <w:tcPr>
          <w:tcW w:w="9576" w:type="dxa"/>
          <w:gridSpan w:val="2"/>
          <w:tcBorders>
            <w:bottom w:val="single" w:sz="4" w:space="0" w:color="auto"/>
          </w:tcBorders>
          <w:vAlign w:val="center"/>
        </w:tcPr>
        <w:p w:rsidR="004C2D6B" w:rsidRPr="00293D1A" w:rsidRDefault="004C2D6B" w:rsidP="00B10948">
          <w:pPr>
            <w:pStyle w:val="BodyText"/>
            <w:jc w:val="center"/>
            <w:rPr>
              <w:noProof/>
              <w:sz w:val="18"/>
              <w:szCs w:val="18"/>
              <w:lang w:eastAsia="en-AU"/>
            </w:rPr>
          </w:pPr>
          <w:r w:rsidRPr="00293D1A">
            <w:rPr>
              <w:noProof/>
              <w:sz w:val="18"/>
              <w:szCs w:val="18"/>
              <w:lang w:eastAsia="en-AU"/>
            </w:rPr>
            <w:t>A one day course for people</w:t>
          </w:r>
          <w:r>
            <w:rPr>
              <w:noProof/>
              <w:sz w:val="18"/>
              <w:szCs w:val="18"/>
              <w:lang w:eastAsia="en-AU"/>
            </w:rPr>
            <w:t xml:space="preserve"> </w:t>
          </w:r>
          <w:r w:rsidR="00AE0F90">
            <w:rPr>
              <w:noProof/>
              <w:sz w:val="18"/>
              <w:szCs w:val="18"/>
              <w:lang w:eastAsia="en-AU"/>
            </w:rPr>
            <w:fldChar w:fldCharType="begin"/>
          </w:r>
          <w:r>
            <w:rPr>
              <w:noProof/>
              <w:sz w:val="18"/>
              <w:szCs w:val="18"/>
              <w:lang w:eastAsia="en-AU"/>
            </w:rPr>
            <w:instrText>macrobutton nomacro moderately experienced with</w:instrText>
          </w:r>
          <w:r w:rsidR="00AE0F90">
            <w:rPr>
              <w:noProof/>
              <w:sz w:val="18"/>
              <w:szCs w:val="18"/>
              <w:lang w:eastAsia="en-AU"/>
            </w:rPr>
            <w:fldChar w:fldCharType="end"/>
          </w:r>
          <w:r>
            <w:rPr>
              <w:noProof/>
              <w:sz w:val="18"/>
              <w:szCs w:val="18"/>
              <w:lang w:eastAsia="en-AU"/>
            </w:rPr>
            <w:t xml:space="preserve"> </w:t>
          </w:r>
          <w:r w:rsidRPr="00293D1A">
            <w:rPr>
              <w:noProof/>
              <w:sz w:val="18"/>
              <w:szCs w:val="18"/>
              <w:lang w:eastAsia="en-AU"/>
            </w:rPr>
            <w:t xml:space="preserve">Microsoft </w:t>
          </w:r>
          <w:r>
            <w:rPr>
              <w:noProof/>
              <w:sz w:val="18"/>
              <w:szCs w:val="18"/>
              <w:lang w:eastAsia="en-AU"/>
            </w:rPr>
            <w:t>Word</w:t>
          </w:r>
        </w:p>
      </w:tc>
    </w:tr>
  </w:tbl>
  <w:p w:rsidR="004C2D6B" w:rsidRDefault="004C2D6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B" w:rsidRDefault="004C2D6B" w:rsidP="0090299C">
    <w:pPr>
      <w:pStyle w:val="Header"/>
      <w:tabs>
        <w:tab w:val="center" w:pos="4140"/>
      </w:tabs>
    </w:pPr>
    <w:r>
      <w:tab/>
    </w:r>
    <w:fldSimple w:instr=" TITLE  \* Caps  \* MERGEFORMAT ">
      <w:r>
        <w:t>Excel 2003 Level 1</w:t>
      </w:r>
    </w:fldSimple>
  </w:p>
  <w:p w:rsidR="004C2D6B" w:rsidRDefault="004C2D6B" w:rsidP="0090299C">
    <w:pPr>
      <w:pStyle w:val="Header"/>
      <w:tabs>
        <w:tab w:val="center" w:pos="41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B09B1"/>
    <w:multiLevelType w:val="hybridMultilevel"/>
    <w:tmpl w:val="BFCA6460"/>
    <w:lvl w:ilvl="0" w:tplc="0E4CE0FA">
      <w:start w:val="1"/>
      <w:numFmt w:val="decimal"/>
      <w:pStyle w:val="LetsDoI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D6B"/>
    <w:rsid w:val="0002159E"/>
    <w:rsid w:val="00085770"/>
    <w:rsid w:val="000A6980"/>
    <w:rsid w:val="000B47A4"/>
    <w:rsid w:val="001111D9"/>
    <w:rsid w:val="00144047"/>
    <w:rsid w:val="00155C6E"/>
    <w:rsid w:val="00167339"/>
    <w:rsid w:val="002016D9"/>
    <w:rsid w:val="00202DAF"/>
    <w:rsid w:val="0023751D"/>
    <w:rsid w:val="00271031"/>
    <w:rsid w:val="00293D1A"/>
    <w:rsid w:val="0031118C"/>
    <w:rsid w:val="00346FD7"/>
    <w:rsid w:val="003C1B15"/>
    <w:rsid w:val="003C5A89"/>
    <w:rsid w:val="003F31AF"/>
    <w:rsid w:val="004C2D6B"/>
    <w:rsid w:val="005A7A74"/>
    <w:rsid w:val="005D0C3E"/>
    <w:rsid w:val="005D7EB1"/>
    <w:rsid w:val="005E0282"/>
    <w:rsid w:val="005E151F"/>
    <w:rsid w:val="005E5E69"/>
    <w:rsid w:val="006373A6"/>
    <w:rsid w:val="006627E3"/>
    <w:rsid w:val="006766D8"/>
    <w:rsid w:val="00702689"/>
    <w:rsid w:val="007C2663"/>
    <w:rsid w:val="007E0BCD"/>
    <w:rsid w:val="00883642"/>
    <w:rsid w:val="0090299C"/>
    <w:rsid w:val="0096211E"/>
    <w:rsid w:val="009930D6"/>
    <w:rsid w:val="009B3BC5"/>
    <w:rsid w:val="009B54B7"/>
    <w:rsid w:val="00A14D0D"/>
    <w:rsid w:val="00A76F8D"/>
    <w:rsid w:val="00AE0F90"/>
    <w:rsid w:val="00B37F15"/>
    <w:rsid w:val="00B64426"/>
    <w:rsid w:val="00C1076D"/>
    <w:rsid w:val="00C851F0"/>
    <w:rsid w:val="00CB5146"/>
    <w:rsid w:val="00D455F3"/>
    <w:rsid w:val="00D873D9"/>
    <w:rsid w:val="00DD1E36"/>
    <w:rsid w:val="00E10819"/>
    <w:rsid w:val="00E322CB"/>
    <w:rsid w:val="00EC47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D21CA-FCAB-4834-91C3-A76F5F8B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C6E"/>
    <w:rPr>
      <w:sz w:val="22"/>
      <w:lang w:eastAsia="en-US"/>
    </w:rPr>
  </w:style>
  <w:style w:type="paragraph" w:styleId="Heading1">
    <w:name w:val="heading 1"/>
    <w:basedOn w:val="Normal"/>
    <w:next w:val="Normal"/>
    <w:link w:val="Heading1Char"/>
    <w:qFormat/>
    <w:rsid w:val="00DD1E36"/>
    <w:pPr>
      <w:keepNext/>
      <w:spacing w:before="240" w:after="60"/>
      <w:outlineLvl w:val="0"/>
    </w:pPr>
    <w:rPr>
      <w:rFonts w:ascii="Arial" w:hAnsi="Arial"/>
      <w:b/>
      <w:kern w:val="28"/>
      <w:sz w:val="28"/>
    </w:rPr>
  </w:style>
  <w:style w:type="paragraph" w:styleId="Heading2">
    <w:name w:val="heading 2"/>
    <w:basedOn w:val="Normal"/>
    <w:next w:val="Normal"/>
    <w:qFormat/>
    <w:rsid w:val="00DD1E3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D1E3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6766D8"/>
    <w:pPr>
      <w:spacing w:before="120" w:after="120"/>
    </w:pPr>
  </w:style>
  <w:style w:type="paragraph" w:styleId="Caption">
    <w:name w:val="caption"/>
    <w:basedOn w:val="Normal"/>
    <w:next w:val="Normal"/>
    <w:qFormat/>
    <w:rsid w:val="006766D8"/>
    <w:rPr>
      <w:b/>
      <w:bCs/>
      <w:sz w:val="20"/>
    </w:rPr>
  </w:style>
  <w:style w:type="paragraph" w:customStyle="1" w:styleId="ChapterHeading">
    <w:name w:val="ChapterHeading"/>
    <w:basedOn w:val="Normal"/>
    <w:rsid w:val="005E151F"/>
    <w:pPr>
      <w:keepNext/>
      <w:ind w:left="578" w:right="142"/>
      <w:jc w:val="center"/>
    </w:pPr>
    <w:rPr>
      <w:rFonts w:ascii="Arial" w:hAnsi="Arial"/>
      <w:position w:val="-14"/>
      <w:sz w:val="40"/>
      <w:szCs w:val="32"/>
    </w:rPr>
  </w:style>
  <w:style w:type="paragraph" w:customStyle="1" w:styleId="ChapterLeadIn">
    <w:name w:val="ChapterLeadIn"/>
    <w:basedOn w:val="Normal"/>
    <w:rsid w:val="006766D8"/>
    <w:pPr>
      <w:keepNext/>
      <w:spacing w:before="480" w:after="120"/>
      <w:ind w:left="576" w:right="144"/>
    </w:pPr>
    <w:rPr>
      <w:position w:val="-14"/>
      <w:sz w:val="28"/>
    </w:rPr>
  </w:style>
  <w:style w:type="paragraph" w:customStyle="1" w:styleId="ChapterObjectives">
    <w:name w:val="ChapterObjectives"/>
    <w:basedOn w:val="BodyText"/>
    <w:rsid w:val="006766D8"/>
  </w:style>
  <w:style w:type="paragraph" w:customStyle="1" w:styleId="DiscussionHeading">
    <w:name w:val="DiscussionHeading"/>
    <w:basedOn w:val="Normal"/>
    <w:link w:val="DiscussionHeadingChar"/>
    <w:rsid w:val="00346FD7"/>
    <w:pPr>
      <w:keepNext/>
      <w:spacing w:before="160" w:after="80"/>
    </w:pPr>
    <w:rPr>
      <w:b/>
      <w:sz w:val="28"/>
    </w:rPr>
  </w:style>
  <w:style w:type="paragraph" w:customStyle="1" w:styleId="ExerciseText">
    <w:name w:val="ExerciseText"/>
    <w:basedOn w:val="Normal"/>
    <w:rsid w:val="006766D8"/>
    <w:pPr>
      <w:spacing w:before="40" w:after="120"/>
    </w:pPr>
  </w:style>
  <w:style w:type="paragraph" w:styleId="Footer">
    <w:name w:val="footer"/>
    <w:basedOn w:val="Normal"/>
    <w:rsid w:val="006766D8"/>
    <w:pPr>
      <w:pBdr>
        <w:top w:val="single" w:sz="6" w:space="1" w:color="auto"/>
      </w:pBdr>
      <w:tabs>
        <w:tab w:val="right" w:pos="8640"/>
      </w:tabs>
      <w:spacing w:before="40"/>
    </w:pPr>
    <w:rPr>
      <w:rFonts w:ascii="Arial Narrow" w:hAnsi="Arial Narrow"/>
      <w:b/>
      <w:sz w:val="20"/>
    </w:rPr>
  </w:style>
  <w:style w:type="paragraph" w:styleId="Header">
    <w:name w:val="header"/>
    <w:basedOn w:val="Normal"/>
    <w:rsid w:val="006766D8"/>
    <w:pPr>
      <w:tabs>
        <w:tab w:val="right" w:pos="8640"/>
      </w:tabs>
    </w:pPr>
    <w:rPr>
      <w:rFonts w:ascii="Arial Narrow" w:hAnsi="Arial Narrow"/>
      <w:b/>
      <w:sz w:val="20"/>
    </w:rPr>
  </w:style>
  <w:style w:type="character" w:styleId="Hyperlink">
    <w:name w:val="Hyperlink"/>
    <w:basedOn w:val="DefaultParagraphFont"/>
    <w:rsid w:val="006766D8"/>
    <w:rPr>
      <w:color w:val="0000FF"/>
      <w:u w:val="single"/>
    </w:rPr>
  </w:style>
  <w:style w:type="paragraph" w:customStyle="1" w:styleId="IntroductionHeading">
    <w:name w:val="IntroductionHeading"/>
    <w:basedOn w:val="Normal"/>
    <w:rsid w:val="006766D8"/>
    <w:pPr>
      <w:keepNext/>
      <w:pBdr>
        <w:top w:val="single" w:sz="6" w:space="1" w:color="auto"/>
      </w:pBdr>
      <w:spacing w:before="240" w:after="240"/>
    </w:pPr>
    <w:rPr>
      <w:rFonts w:ascii="Arial" w:hAnsi="Arial"/>
      <w:color w:val="000000"/>
      <w:sz w:val="36"/>
    </w:rPr>
  </w:style>
  <w:style w:type="paragraph" w:customStyle="1" w:styleId="LetsDoIt">
    <w:name w:val="LetsDoIt"/>
    <w:basedOn w:val="BodyText"/>
    <w:link w:val="LetsDoItChar"/>
    <w:rsid w:val="006766D8"/>
    <w:pPr>
      <w:numPr>
        <w:numId w:val="1"/>
      </w:numPr>
      <w:spacing w:before="60" w:after="60"/>
    </w:pPr>
  </w:style>
  <w:style w:type="paragraph" w:customStyle="1" w:styleId="ManualName">
    <w:name w:val="ManualName"/>
    <w:basedOn w:val="Normal"/>
    <w:rsid w:val="006766D8"/>
    <w:pPr>
      <w:pBdr>
        <w:top w:val="single" w:sz="6" w:space="10" w:color="auto"/>
      </w:pBdr>
      <w:spacing w:before="240" w:after="480"/>
      <w:jc w:val="center"/>
    </w:pPr>
    <w:rPr>
      <w:rFonts w:ascii="Arial" w:hAnsi="Arial"/>
      <w:sz w:val="44"/>
      <w:szCs w:val="44"/>
    </w:rPr>
  </w:style>
  <w:style w:type="paragraph" w:styleId="TOC1">
    <w:name w:val="toc 1"/>
    <w:basedOn w:val="Normal"/>
    <w:next w:val="Normal"/>
    <w:semiHidden/>
    <w:rsid w:val="00155C6E"/>
    <w:pPr>
      <w:tabs>
        <w:tab w:val="right" w:leader="dot" w:pos="7560"/>
      </w:tabs>
      <w:spacing w:before="240"/>
    </w:pPr>
    <w:rPr>
      <w:b/>
    </w:rPr>
  </w:style>
  <w:style w:type="paragraph" w:styleId="TOC2">
    <w:name w:val="toc 2"/>
    <w:basedOn w:val="Normal"/>
    <w:next w:val="Normal"/>
    <w:semiHidden/>
    <w:rsid w:val="006766D8"/>
    <w:pPr>
      <w:tabs>
        <w:tab w:val="right" w:leader="dot" w:pos="7560"/>
      </w:tabs>
      <w:spacing w:before="120"/>
      <w:ind w:left="245"/>
    </w:pPr>
  </w:style>
  <w:style w:type="paragraph" w:customStyle="1" w:styleId="TopicHeading">
    <w:name w:val="TopicHeading"/>
    <w:basedOn w:val="Normal"/>
    <w:rsid w:val="006766D8"/>
    <w:pPr>
      <w:keepNext/>
      <w:pBdr>
        <w:top w:val="single" w:sz="6" w:space="1" w:color="auto"/>
      </w:pBdr>
      <w:spacing w:before="240"/>
    </w:pPr>
    <w:rPr>
      <w:rFonts w:ascii="Arial" w:hAnsi="Arial"/>
      <w:position w:val="-14"/>
      <w:sz w:val="40"/>
      <w:szCs w:val="40"/>
    </w:rPr>
  </w:style>
  <w:style w:type="character" w:customStyle="1" w:styleId="BodyTextChar">
    <w:name w:val="BodyText Char"/>
    <w:basedOn w:val="DefaultParagraphFont"/>
    <w:link w:val="BodyText"/>
    <w:rsid w:val="00DD1E36"/>
    <w:rPr>
      <w:sz w:val="24"/>
      <w:szCs w:val="24"/>
      <w:lang w:val="en-AU" w:eastAsia="en-US" w:bidi="ar-SA"/>
    </w:rPr>
  </w:style>
  <w:style w:type="paragraph" w:styleId="Index1">
    <w:name w:val="index 1"/>
    <w:basedOn w:val="Normal"/>
    <w:next w:val="Normal"/>
    <w:uiPriority w:val="99"/>
    <w:semiHidden/>
    <w:rsid w:val="00DD1E36"/>
    <w:pPr>
      <w:tabs>
        <w:tab w:val="right" w:leader="dot" w:pos="7560"/>
      </w:tabs>
      <w:ind w:left="240" w:hanging="240"/>
    </w:pPr>
  </w:style>
  <w:style w:type="paragraph" w:styleId="Index2">
    <w:name w:val="index 2"/>
    <w:basedOn w:val="Normal"/>
    <w:next w:val="Normal"/>
    <w:uiPriority w:val="99"/>
    <w:semiHidden/>
    <w:rsid w:val="00DD1E36"/>
    <w:pPr>
      <w:tabs>
        <w:tab w:val="right" w:leader="dot" w:pos="7560"/>
      </w:tabs>
      <w:ind w:left="480" w:hanging="240"/>
    </w:pPr>
  </w:style>
  <w:style w:type="paragraph" w:styleId="Index3">
    <w:name w:val="index 3"/>
    <w:basedOn w:val="Normal"/>
    <w:next w:val="Normal"/>
    <w:semiHidden/>
    <w:rsid w:val="00DD1E36"/>
    <w:pPr>
      <w:tabs>
        <w:tab w:val="right" w:leader="dot" w:pos="7560"/>
      </w:tabs>
      <w:ind w:left="720" w:hanging="240"/>
    </w:pPr>
  </w:style>
  <w:style w:type="paragraph" w:styleId="Index4">
    <w:name w:val="index 4"/>
    <w:basedOn w:val="Normal"/>
    <w:next w:val="Normal"/>
    <w:semiHidden/>
    <w:rsid w:val="00DD1E36"/>
    <w:pPr>
      <w:tabs>
        <w:tab w:val="right" w:leader="dot" w:pos="7560"/>
      </w:tabs>
      <w:ind w:left="960" w:hanging="240"/>
    </w:pPr>
  </w:style>
  <w:style w:type="paragraph" w:styleId="TOC3">
    <w:name w:val="toc 3"/>
    <w:basedOn w:val="Normal"/>
    <w:next w:val="Normal"/>
    <w:semiHidden/>
    <w:rsid w:val="00DD1E36"/>
    <w:pPr>
      <w:tabs>
        <w:tab w:val="right" w:leader="dot" w:pos="7560"/>
      </w:tabs>
      <w:spacing w:before="120"/>
      <w:ind w:left="475"/>
    </w:pPr>
  </w:style>
  <w:style w:type="paragraph" w:styleId="TOC4">
    <w:name w:val="toc 4"/>
    <w:basedOn w:val="Normal"/>
    <w:next w:val="Normal"/>
    <w:semiHidden/>
    <w:rsid w:val="00DD1E36"/>
    <w:pPr>
      <w:tabs>
        <w:tab w:val="right" w:leader="dot" w:pos="7560"/>
      </w:tabs>
      <w:ind w:left="720"/>
    </w:pPr>
    <w:rPr>
      <w:sz w:val="20"/>
    </w:rPr>
  </w:style>
  <w:style w:type="table" w:styleId="TableGrid">
    <w:name w:val="Table Grid"/>
    <w:basedOn w:val="TableNormal"/>
    <w:rsid w:val="00DD1E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semiHidden/>
    <w:rsid w:val="00DD1E36"/>
    <w:rPr>
      <w:sz w:val="24"/>
      <w:szCs w:val="24"/>
    </w:rPr>
  </w:style>
  <w:style w:type="character" w:customStyle="1" w:styleId="DiscussionHeadingChar">
    <w:name w:val="DiscussionHeading Char"/>
    <w:basedOn w:val="DefaultParagraphFont"/>
    <w:link w:val="DiscussionHeading"/>
    <w:rsid w:val="00346FD7"/>
    <w:rPr>
      <w:b/>
      <w:sz w:val="28"/>
      <w:lang w:eastAsia="en-US"/>
    </w:rPr>
  </w:style>
  <w:style w:type="character" w:customStyle="1" w:styleId="LetsDoItChar">
    <w:name w:val="LetsDoIt Char"/>
    <w:basedOn w:val="BodyTextChar"/>
    <w:link w:val="LetsDoIt"/>
    <w:rsid w:val="00DD1E36"/>
    <w:rPr>
      <w:sz w:val="22"/>
      <w:szCs w:val="24"/>
      <w:lang w:val="en-AU" w:eastAsia="en-US" w:bidi="ar-SA"/>
    </w:rPr>
  </w:style>
  <w:style w:type="character" w:styleId="PageNumber">
    <w:name w:val="page number"/>
    <w:basedOn w:val="DefaultParagraphFont"/>
    <w:rsid w:val="00DD1E36"/>
  </w:style>
  <w:style w:type="paragraph" w:styleId="NormalWeb">
    <w:name w:val="Normal (Web)"/>
    <w:basedOn w:val="Normal"/>
    <w:rsid w:val="00DD1E36"/>
    <w:pPr>
      <w:spacing w:before="100" w:beforeAutospacing="1" w:after="100" w:afterAutospacing="1"/>
    </w:pPr>
    <w:rPr>
      <w:sz w:val="24"/>
      <w:szCs w:val="24"/>
      <w:lang w:val="en-US"/>
    </w:rPr>
  </w:style>
  <w:style w:type="paragraph" w:styleId="BalloonText">
    <w:name w:val="Balloon Text"/>
    <w:basedOn w:val="Normal"/>
    <w:link w:val="BalloonTextChar"/>
    <w:rsid w:val="00E10819"/>
    <w:rPr>
      <w:rFonts w:ascii="Tahoma" w:hAnsi="Tahoma" w:cs="Tahoma"/>
      <w:sz w:val="16"/>
      <w:szCs w:val="16"/>
    </w:rPr>
  </w:style>
  <w:style w:type="character" w:customStyle="1" w:styleId="BalloonTextChar">
    <w:name w:val="Balloon Text Char"/>
    <w:basedOn w:val="DefaultParagraphFont"/>
    <w:link w:val="BalloonText"/>
    <w:rsid w:val="00E10819"/>
    <w:rPr>
      <w:rFonts w:ascii="Tahoma" w:hAnsi="Tahoma" w:cs="Tahoma"/>
      <w:sz w:val="16"/>
      <w:szCs w:val="16"/>
      <w:lang w:eastAsia="en-US"/>
    </w:rPr>
  </w:style>
  <w:style w:type="character" w:customStyle="1" w:styleId="Heading1Char">
    <w:name w:val="Heading 1 Char"/>
    <w:basedOn w:val="DefaultParagraphFont"/>
    <w:link w:val="Heading1"/>
    <w:rsid w:val="00E10819"/>
    <w:rPr>
      <w:rFonts w:ascii="Arial" w:hAnsi="Arial"/>
      <w:b/>
      <w:kern w:val="28"/>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ntTable" Target="fontTable.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Course%20Outlines\aaaOutlin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ADB15DC-8EAF-44EF-92E3-38554654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aaaOutlineTemplate</Template>
  <TotalTime>6</TotalTime>
  <Pages>6</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Excel 2003 Level 1</vt:lpstr>
    </vt:vector>
  </TitlesOfParts>
  <Company>Microsoft</Company>
  <LinksUpToDate>false</LinksUpToDate>
  <CharactersWithSpaces>7935</CharactersWithSpaces>
  <SharedDoc>false</SharedDoc>
  <HLinks>
    <vt:vector size="12" baseType="variant">
      <vt:variant>
        <vt:i4>1245244</vt:i4>
      </vt:variant>
      <vt:variant>
        <vt:i4>14</vt:i4>
      </vt:variant>
      <vt:variant>
        <vt:i4>0</vt:i4>
      </vt:variant>
      <vt:variant>
        <vt:i4>5</vt:i4>
      </vt:variant>
      <vt:variant>
        <vt:lpwstr/>
      </vt:variant>
      <vt:variant>
        <vt:lpwstr>_Toc247088183</vt:lpwstr>
      </vt:variant>
      <vt:variant>
        <vt:i4>1245244</vt:i4>
      </vt:variant>
      <vt:variant>
        <vt:i4>8</vt:i4>
      </vt:variant>
      <vt:variant>
        <vt:i4>0</vt:i4>
      </vt:variant>
      <vt:variant>
        <vt:i4>5</vt:i4>
      </vt:variant>
      <vt:variant>
        <vt:lpwstr/>
      </vt:variant>
      <vt:variant>
        <vt:lpwstr>_Toc247088182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 2003 Level 1</dc:title>
  <dc:creator>ThoughtAndMemory</dc:creator>
  <cp:lastModifiedBy>Geoff</cp:lastModifiedBy>
  <cp:revision>2</cp:revision>
  <cp:lastPrinted>2010-06-17T01:16:00Z</cp:lastPrinted>
  <dcterms:created xsi:type="dcterms:W3CDTF">2014-04-01T04:23:00Z</dcterms:created>
  <dcterms:modified xsi:type="dcterms:W3CDTF">2014-04-01T04:23:00Z</dcterms:modified>
</cp:coreProperties>
</file>